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4DB44187"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D5066D">
        <w:rPr>
          <w:rFonts w:ascii="Arial" w:hAnsi="Arial" w:cs="Arial"/>
          <w:b/>
          <w:sz w:val="24"/>
          <w:lang w:val="en-US"/>
        </w:rPr>
        <w:t>11</w:t>
      </w:r>
      <w:r w:rsidR="00EE2FE3">
        <w:rPr>
          <w:rFonts w:ascii="Arial" w:hAnsi="Arial" w:cs="Arial"/>
          <w:b/>
          <w:sz w:val="24"/>
          <w:lang w:val="en-US"/>
        </w:rPr>
        <w:t>9</w:t>
      </w:r>
      <w:r w:rsidRPr="004560F5">
        <w:rPr>
          <w:rFonts w:ascii="Arial" w:hAnsi="Arial" w:cs="Arial"/>
          <w:b/>
          <w:sz w:val="24"/>
          <w:lang w:val="en-US"/>
        </w:rPr>
        <w:tab/>
      </w:r>
      <w:r w:rsidR="006E6534" w:rsidRPr="006E6534">
        <w:rPr>
          <w:rFonts w:ascii="Arial" w:hAnsi="Arial" w:cs="Arial"/>
          <w:b/>
          <w:sz w:val="24"/>
          <w:lang w:val="en-US"/>
        </w:rPr>
        <w:t>R1-</w:t>
      </w:r>
      <w:r w:rsidR="008325FD" w:rsidRPr="008325FD">
        <w:rPr>
          <w:rFonts w:ascii="Arial" w:hAnsi="Arial" w:cs="Arial"/>
          <w:b/>
          <w:sz w:val="24"/>
          <w:lang w:val="en-US"/>
        </w:rPr>
        <w:t>24</w:t>
      </w:r>
      <w:r w:rsidR="003357D9" w:rsidRPr="003357D9">
        <w:rPr>
          <w:rFonts w:ascii="Arial" w:hAnsi="Arial" w:cs="Arial"/>
          <w:b/>
          <w:sz w:val="24"/>
          <w:lang w:val="en-US"/>
        </w:rPr>
        <w:t>10048</w:t>
      </w:r>
    </w:p>
    <w:p w14:paraId="0877B945" w14:textId="4B050D1A" w:rsidR="004B4372" w:rsidRDefault="00EE2FE3" w:rsidP="004B4372">
      <w:pPr>
        <w:tabs>
          <w:tab w:val="left" w:pos="1985"/>
        </w:tabs>
        <w:spacing w:after="0"/>
        <w:jc w:val="both"/>
        <w:rPr>
          <w:rFonts w:ascii="Arial" w:hAnsi="Arial" w:cs="Arial"/>
          <w:b/>
          <w:sz w:val="24"/>
          <w:lang w:val="en-US"/>
        </w:rPr>
      </w:pPr>
      <w:r w:rsidRPr="00EE2FE3">
        <w:rPr>
          <w:rFonts w:ascii="Arial" w:hAnsi="Arial" w:cs="Arial"/>
          <w:b/>
          <w:bCs/>
          <w:sz w:val="24"/>
        </w:rPr>
        <w:t>Orlando, US, November 18</w:t>
      </w:r>
      <w:r w:rsidRPr="00EE2FE3">
        <w:rPr>
          <w:rFonts w:ascii="Arial" w:hAnsi="Arial" w:cs="Arial"/>
          <w:b/>
          <w:bCs/>
          <w:sz w:val="24"/>
          <w:vertAlign w:val="superscript"/>
        </w:rPr>
        <w:t>th</w:t>
      </w:r>
      <w:r>
        <w:rPr>
          <w:rFonts w:ascii="Arial" w:hAnsi="Arial" w:cs="Arial"/>
          <w:b/>
          <w:bCs/>
          <w:sz w:val="24"/>
        </w:rPr>
        <w:t xml:space="preserve"> </w:t>
      </w:r>
      <w:r w:rsidRPr="00EE2FE3">
        <w:rPr>
          <w:rFonts w:ascii="Arial" w:hAnsi="Arial" w:cs="Arial"/>
          <w:b/>
          <w:bCs/>
          <w:sz w:val="24"/>
        </w:rPr>
        <w:t>– 22</w:t>
      </w:r>
      <w:r w:rsidRPr="00EE2FE3">
        <w:rPr>
          <w:rFonts w:ascii="Arial" w:hAnsi="Arial" w:cs="Arial"/>
          <w:b/>
          <w:bCs/>
          <w:sz w:val="24"/>
          <w:vertAlign w:val="superscript"/>
        </w:rPr>
        <w:t>nd</w:t>
      </w:r>
      <w:r w:rsidRPr="00EE2FE3">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74431C49" w:rsidR="001937F7" w:rsidRDefault="00E9449F" w:rsidP="00A96915">
      <w:pPr>
        <w:spacing w:before="240"/>
        <w:jc w:val="both"/>
        <w:rPr>
          <w:sz w:val="22"/>
          <w:lang w:eastAsia="zh-CN"/>
        </w:rPr>
      </w:pPr>
      <w:r>
        <w:rPr>
          <w:sz w:val="22"/>
          <w:lang w:eastAsia="zh-CN"/>
        </w:rPr>
        <w:t>In RAN1 #11</w:t>
      </w:r>
      <w:r w:rsidR="00224261">
        <w:rPr>
          <w:sz w:val="22"/>
          <w:lang w:eastAsia="zh-CN"/>
        </w:rPr>
        <w:t>8</w:t>
      </w:r>
      <w:r w:rsidR="00D077B2">
        <w:rPr>
          <w:sz w:val="22"/>
          <w:lang w:eastAsia="zh-CN"/>
        </w:rPr>
        <w:t>bis</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A5374B">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0CCADDA9" w14:textId="77777777" w:rsidR="00D077B2" w:rsidRPr="00D077B2" w:rsidRDefault="00D077B2" w:rsidP="00D077B2">
            <w:pPr>
              <w:overflowPunct/>
              <w:autoSpaceDE/>
              <w:autoSpaceDN/>
              <w:adjustRightInd/>
              <w:spacing w:after="0"/>
              <w:textAlignment w:val="auto"/>
              <w:rPr>
                <w:rFonts w:eastAsia="Batang"/>
                <w:sz w:val="22"/>
                <w:szCs w:val="22"/>
                <w:highlight w:val="green"/>
                <w:lang w:eastAsia="x-none"/>
              </w:rPr>
            </w:pPr>
            <w:r w:rsidRPr="00D077B2">
              <w:rPr>
                <w:rFonts w:eastAsia="Batang"/>
                <w:sz w:val="22"/>
                <w:szCs w:val="22"/>
                <w:highlight w:val="green"/>
                <w:lang w:eastAsia="x-none"/>
              </w:rPr>
              <w:t>Agreement</w:t>
            </w:r>
          </w:p>
          <w:p w14:paraId="5DA651E4" w14:textId="77777777" w:rsidR="00D077B2" w:rsidRPr="00D077B2" w:rsidRDefault="00D077B2" w:rsidP="00D077B2">
            <w:pPr>
              <w:overflowPunct/>
              <w:autoSpaceDE/>
              <w:autoSpaceDN/>
              <w:adjustRightInd/>
              <w:spacing w:after="0"/>
              <w:textAlignment w:val="auto"/>
              <w:rPr>
                <w:rFonts w:eastAsia="DengXian"/>
                <w:sz w:val="22"/>
                <w:szCs w:val="22"/>
                <w:lang w:eastAsia="zh-CN"/>
              </w:rPr>
            </w:pPr>
            <w:r w:rsidRPr="00D077B2">
              <w:rPr>
                <w:rFonts w:eastAsia="Batang"/>
                <w:sz w:val="22"/>
                <w:szCs w:val="22"/>
                <w:lang w:eastAsia="x-none"/>
              </w:rPr>
              <w:t>Answer to Q2 in R1-2407604</w:t>
            </w:r>
            <w:r w:rsidRPr="00D077B2">
              <w:rPr>
                <w:rFonts w:eastAsia="DengXian"/>
                <w:sz w:val="22"/>
                <w:szCs w:val="22"/>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077B2" w:rsidRPr="00D077B2" w14:paraId="3A2F1103" w14:textId="77777777" w:rsidTr="00603F90">
              <w:tc>
                <w:tcPr>
                  <w:tcW w:w="9857" w:type="dxa"/>
                  <w:shd w:val="clear" w:color="auto" w:fill="auto"/>
                </w:tcPr>
                <w:p w14:paraId="50A08C31" w14:textId="77777777" w:rsidR="00D077B2" w:rsidRPr="00D077B2" w:rsidRDefault="00D077B2" w:rsidP="00D077B2">
                  <w:pPr>
                    <w:overflowPunct/>
                    <w:autoSpaceDE/>
                    <w:autoSpaceDN/>
                    <w:adjustRightInd/>
                    <w:spacing w:after="0"/>
                    <w:textAlignment w:val="auto"/>
                    <w:rPr>
                      <w:rFonts w:eastAsia="DengXian"/>
                      <w:sz w:val="22"/>
                      <w:szCs w:val="22"/>
                      <w:lang w:eastAsia="zh-CN"/>
                    </w:rPr>
                  </w:pPr>
                  <w:r w:rsidRPr="00D077B2">
                    <w:rPr>
                      <w:rFonts w:eastAsia="Batang"/>
                      <w:sz w:val="22"/>
                      <w:szCs w:val="22"/>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D077B2">
                    <w:rPr>
                      <w:rFonts w:eastAsia="Batang"/>
                      <w:sz w:val="22"/>
                      <w:szCs w:val="22"/>
                    </w:rPr>
                    <w:t xml:space="preserve"> </w:t>
                  </w:r>
                </w:p>
              </w:tc>
            </w:tr>
          </w:tbl>
          <w:p w14:paraId="0594F3B9" w14:textId="77777777" w:rsidR="00D077B2" w:rsidRPr="00D077B2" w:rsidRDefault="00D077B2" w:rsidP="00D077B2">
            <w:pPr>
              <w:overflowPunct/>
              <w:autoSpaceDE/>
              <w:autoSpaceDN/>
              <w:adjustRightInd/>
              <w:spacing w:after="0"/>
              <w:textAlignment w:val="auto"/>
              <w:rPr>
                <w:rFonts w:eastAsia="DengXian"/>
                <w:sz w:val="22"/>
                <w:szCs w:val="22"/>
                <w:highlight w:val="green"/>
                <w:lang w:val="en-US" w:eastAsia="zh-CN"/>
              </w:rPr>
            </w:pPr>
            <w:r w:rsidRPr="00D077B2">
              <w:rPr>
                <w:rFonts w:eastAsia="DengXian"/>
                <w:sz w:val="22"/>
                <w:szCs w:val="22"/>
                <w:highlight w:val="green"/>
                <w:lang w:val="en-US" w:eastAsia="zh-CN"/>
              </w:rPr>
              <w:t>Agreement</w:t>
            </w:r>
          </w:p>
          <w:p w14:paraId="3E56B8EE" w14:textId="77777777" w:rsidR="00D077B2" w:rsidRPr="00D077B2" w:rsidRDefault="00D077B2" w:rsidP="00D077B2">
            <w:pPr>
              <w:overflowPunct/>
              <w:autoSpaceDE/>
              <w:autoSpaceDN/>
              <w:adjustRightInd/>
              <w:spacing w:after="0"/>
              <w:textAlignment w:val="auto"/>
              <w:rPr>
                <w:rFonts w:eastAsia="Batang"/>
                <w:sz w:val="22"/>
                <w:szCs w:val="22"/>
                <w:lang w:eastAsia="de-DE"/>
              </w:rPr>
            </w:pPr>
            <w:r w:rsidRPr="00D077B2">
              <w:rPr>
                <w:rFonts w:eastAsia="Batang"/>
                <w:bCs/>
                <w:sz w:val="22"/>
                <w:szCs w:val="22"/>
                <w:lang w:eastAsia="zh-CN"/>
              </w:rPr>
              <w:t xml:space="preserve">For BM-Case1 and BM-Case2 with a UE-sided AI/ML model, for Option 2 </w:t>
            </w:r>
            <w:r w:rsidRPr="00D077B2">
              <w:rPr>
                <w:rFonts w:eastAsia="Batang"/>
                <w:sz w:val="22"/>
                <w:szCs w:val="22"/>
                <w:lang w:eastAsia="de-DE"/>
              </w:rPr>
              <w:t xml:space="preserve">(UE-assisted performance monitoring), </w:t>
            </w:r>
          </w:p>
          <w:p w14:paraId="20014932"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DengXian"/>
                <w:sz w:val="22"/>
                <w:szCs w:val="22"/>
                <w:lang w:eastAsia="zh-CN"/>
              </w:rPr>
              <w:t>At least support Alt</w:t>
            </w:r>
            <w:r w:rsidRPr="00D077B2">
              <w:rPr>
                <w:rFonts w:eastAsia="Batang"/>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6C61C89F"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on detail definition of the metric, including whether/how to configure or define a window for calculation </w:t>
            </w:r>
          </w:p>
          <w:p w14:paraId="7E5A6435" w14:textId="77777777" w:rsidR="00D077B2" w:rsidRPr="00D077B2" w:rsidRDefault="00D077B2" w:rsidP="00D077B2">
            <w:pPr>
              <w:numPr>
                <w:ilvl w:val="1"/>
                <w:numId w:val="119"/>
              </w:numPr>
              <w:overflowPunct/>
              <w:autoSpaceDE/>
              <w:autoSpaceDN/>
              <w:adjustRightInd/>
              <w:spacing w:after="0"/>
              <w:textAlignment w:val="auto"/>
              <w:rPr>
                <w:rFonts w:eastAsia="Times New Roman"/>
                <w:sz w:val="22"/>
                <w:szCs w:val="22"/>
                <w:lang w:eastAsia="zh-CN"/>
              </w:rPr>
            </w:pPr>
            <w:r w:rsidRPr="00D077B2">
              <w:rPr>
                <w:rFonts w:eastAsia="Times New Roman"/>
                <w:sz w:val="22"/>
                <w:szCs w:val="22"/>
                <w:lang w:eastAsia="zh-CN"/>
              </w:rPr>
              <w:t xml:space="preserve">FFS: </w:t>
            </w:r>
            <w:r w:rsidRPr="00D077B2">
              <w:rPr>
                <w:rFonts w:eastAsia="Batang"/>
                <w:sz w:val="22"/>
                <w:szCs w:val="22"/>
                <w:lang w:eastAsia="x-none"/>
              </w:rPr>
              <w:t>on other details including how to configure the resource set/resources for monitoring, including</w:t>
            </w:r>
          </w:p>
          <w:p w14:paraId="6CC34D8C" w14:textId="77777777" w:rsidR="00D077B2" w:rsidRPr="00D077B2" w:rsidRDefault="00D077B2" w:rsidP="00D077B2">
            <w:pPr>
              <w:numPr>
                <w:ilvl w:val="2"/>
                <w:numId w:val="119"/>
              </w:numPr>
              <w:tabs>
                <w:tab w:val="left" w:pos="1440"/>
              </w:tabs>
              <w:overflowPunct/>
              <w:autoSpaceDE/>
              <w:autoSpaceDN/>
              <w:adjustRightInd/>
              <w:spacing w:after="0"/>
              <w:textAlignment w:val="auto"/>
              <w:rPr>
                <w:rFonts w:eastAsia="Batang"/>
                <w:sz w:val="22"/>
                <w:szCs w:val="22"/>
                <w:lang w:eastAsia="de-DE"/>
              </w:rPr>
            </w:pPr>
            <w:r w:rsidRPr="00D077B2">
              <w:rPr>
                <w:rFonts w:eastAsia="Batang"/>
                <w:sz w:val="22"/>
                <w:szCs w:val="22"/>
                <w:lang w:eastAsia="x-none"/>
              </w:rPr>
              <w:t xml:space="preserve">E.g. whether/how to use full set of Set A for measurement. </w:t>
            </w:r>
            <w:r w:rsidRPr="00D077B2">
              <w:rPr>
                <w:rFonts w:eastAsia="DengXian"/>
                <w:sz w:val="22"/>
                <w:szCs w:val="22"/>
                <w:lang w:eastAsia="zh-CN"/>
              </w:rPr>
              <w:t>I</w:t>
            </w:r>
            <w:r w:rsidRPr="00D077B2">
              <w:rPr>
                <w:rFonts w:eastAsia="Batang"/>
                <w:sz w:val="22"/>
                <w:szCs w:val="22"/>
                <w:lang w:eastAsia="x-none"/>
              </w:rPr>
              <w:t xml:space="preserve">f the full set A is not configured, whether/how to define the metric </w:t>
            </w:r>
          </w:p>
          <w:p w14:paraId="1B82DD49"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zh-CN"/>
              </w:rPr>
            </w:pPr>
            <w:r w:rsidRPr="00D077B2">
              <w:rPr>
                <w:rFonts w:eastAsia="Batang"/>
                <w:sz w:val="22"/>
                <w:szCs w:val="22"/>
                <w:lang w:eastAsia="de-DE"/>
              </w:rPr>
              <w:t>FFS other alternatives</w:t>
            </w:r>
          </w:p>
          <w:p w14:paraId="122B1E8C"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1B3FAC2A" w14:textId="77777777" w:rsidR="00D077B2" w:rsidRPr="00D077B2" w:rsidRDefault="00D077B2" w:rsidP="00D077B2">
            <w:pPr>
              <w:overflowPunct/>
              <w:autoSpaceDE/>
              <w:autoSpaceDN/>
              <w:adjustRightInd/>
              <w:snapToGrid w:val="0"/>
              <w:spacing w:after="0"/>
              <w:contextualSpacing/>
              <w:textAlignment w:val="auto"/>
              <w:rPr>
                <w:rFonts w:eastAsia="Batang"/>
                <w:sz w:val="22"/>
                <w:szCs w:val="22"/>
                <w:lang w:eastAsia="zh-CN"/>
              </w:rPr>
            </w:pPr>
            <w:r w:rsidRPr="00D077B2">
              <w:rPr>
                <w:rFonts w:eastAsia="DengXian"/>
                <w:sz w:val="22"/>
                <w:szCs w:val="22"/>
                <w:lang w:eastAsia="zh-CN"/>
              </w:rPr>
              <w:t xml:space="preserve">For BM-Case 2 of UE-side model, </w:t>
            </w:r>
            <w:r w:rsidRPr="00D077B2">
              <w:rPr>
                <w:rFonts w:eastAsia="Batang"/>
                <w:sz w:val="22"/>
                <w:szCs w:val="22"/>
                <w:lang w:eastAsia="zh-CN"/>
              </w:rPr>
              <w:t>for the reference time of the earliest time instance for the predicted results, consider at least the following alternatives for potential down-selection:</w:t>
            </w:r>
          </w:p>
          <w:p w14:paraId="74BC8FC9" w14:textId="77777777" w:rsidR="00D077B2" w:rsidRPr="00D077B2" w:rsidRDefault="00D077B2" w:rsidP="00D077B2">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1: Based on the uplink slot for the report</w:t>
            </w:r>
          </w:p>
          <w:p w14:paraId="00E50BA2" w14:textId="77777777" w:rsidR="00D077B2" w:rsidRPr="00D077B2" w:rsidRDefault="00D077B2" w:rsidP="00D077B2">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2: Based on the CSI reference resource corresponding to the report</w:t>
            </w:r>
          </w:p>
          <w:p w14:paraId="6DFBF1D5" w14:textId="77777777" w:rsidR="00D077B2" w:rsidRPr="00D077B2" w:rsidRDefault="00D077B2" w:rsidP="00D077B2">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3: Based on the latest transmission occasion of the CSI-RS/SSB resource in Set B for measurement for the report, wherein the transmission occasion is no later than the CSI reference resource</w:t>
            </w:r>
          </w:p>
          <w:p w14:paraId="4DE9024D"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7F0A121F" w14:textId="77777777" w:rsidR="00D077B2" w:rsidRPr="00D077B2" w:rsidRDefault="00D077B2" w:rsidP="00D077B2">
            <w:pPr>
              <w:overflowPunct/>
              <w:autoSpaceDE/>
              <w:autoSpaceDN/>
              <w:adjustRightInd/>
              <w:spacing w:after="0"/>
              <w:textAlignment w:val="auto"/>
              <w:rPr>
                <w:rFonts w:eastAsia="Batang"/>
                <w:sz w:val="22"/>
                <w:szCs w:val="22"/>
                <w:lang w:eastAsia="zh-CN"/>
              </w:rPr>
            </w:pPr>
            <w:r w:rsidRPr="00D077B2">
              <w:rPr>
                <w:rFonts w:eastAsia="DengXian"/>
                <w:sz w:val="22"/>
                <w:szCs w:val="22"/>
                <w:lang w:eastAsia="zh-CN"/>
              </w:rPr>
              <w:t>For UE-side model, e</w:t>
            </w:r>
            <w:r w:rsidRPr="00D077B2">
              <w:rPr>
                <w:rFonts w:eastAsia="Batang"/>
                <w:sz w:val="22"/>
                <w:szCs w:val="22"/>
                <w:lang w:eastAsia="zh-CN"/>
              </w:rPr>
              <w:t>xisting CPU mechanism is used as a starting point for AI/ML-based CSI processing.</w:t>
            </w:r>
          </w:p>
          <w:p w14:paraId="40661A69" w14:textId="77777777" w:rsidR="00D077B2" w:rsidRPr="00D077B2" w:rsidRDefault="00D077B2" w:rsidP="00D077B2">
            <w:pPr>
              <w:numPr>
                <w:ilvl w:val="0"/>
                <w:numId w:val="121"/>
              </w:numPr>
              <w:overflowPunct/>
              <w:autoSpaceDE/>
              <w:autoSpaceDN/>
              <w:adjustRightInd/>
              <w:spacing w:after="0"/>
              <w:textAlignment w:val="auto"/>
              <w:rPr>
                <w:rFonts w:eastAsia="Batang"/>
                <w:sz w:val="22"/>
                <w:szCs w:val="22"/>
                <w:lang w:eastAsia="x-none"/>
              </w:rPr>
            </w:pPr>
            <w:r w:rsidRPr="00D077B2">
              <w:rPr>
                <w:rFonts w:eastAsia="Batang"/>
                <w:sz w:val="22"/>
                <w:szCs w:val="22"/>
                <w:lang w:eastAsia="zh-CN"/>
              </w:rPr>
              <w:lastRenderedPageBreak/>
              <w:t>FFS whether the overall CPU should be shared or separately counted between legacy CSI reporting and AI/ML-based CSI reporting</w:t>
            </w:r>
            <w:r w:rsidRPr="00D077B2">
              <w:rPr>
                <w:rFonts w:eastAsia="DengXian"/>
                <w:sz w:val="22"/>
                <w:szCs w:val="22"/>
                <w:lang w:eastAsia="zh-CN"/>
              </w:rPr>
              <w:t xml:space="preserve">, </w:t>
            </w:r>
            <w:r w:rsidRPr="00D077B2">
              <w:rPr>
                <w:rFonts w:eastAsia="Batang"/>
                <w:sz w:val="22"/>
                <w:szCs w:val="22"/>
                <w:lang w:eastAsia="zh-CN"/>
              </w:rPr>
              <w:t>and among AI/ML features/functionalities.</w:t>
            </w:r>
          </w:p>
          <w:p w14:paraId="280FFE65" w14:textId="77777777" w:rsidR="00D077B2" w:rsidRPr="00D077B2" w:rsidRDefault="00D077B2" w:rsidP="00D077B2">
            <w:pPr>
              <w:numPr>
                <w:ilvl w:val="0"/>
                <w:numId w:val="121"/>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FFS whether it is fully applicable for BM-Case 1 and/or BM-Case 2</w:t>
            </w:r>
          </w:p>
          <w:p w14:paraId="089F30C7"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5E1EEBBA" w14:textId="77777777" w:rsidR="00D077B2" w:rsidRPr="00D077B2" w:rsidRDefault="00D077B2" w:rsidP="00D077B2">
            <w:pPr>
              <w:overflowPunct/>
              <w:autoSpaceDE/>
              <w:autoSpaceDN/>
              <w:adjustRightInd/>
              <w:spacing w:after="120" w:line="264" w:lineRule="auto"/>
              <w:textAlignment w:val="auto"/>
              <w:rPr>
                <w:rFonts w:eastAsia="DengXian"/>
                <w:sz w:val="22"/>
                <w:szCs w:val="22"/>
                <w:lang w:eastAsia="zh-CN"/>
              </w:rPr>
            </w:pPr>
            <w:r w:rsidRPr="00D077B2">
              <w:rPr>
                <w:sz w:val="22"/>
                <w:szCs w:val="22"/>
                <w:lang w:val="en-US" w:eastAsia="zh-CN"/>
              </w:rPr>
              <w:t xml:space="preserve">For UE-side AI/ML </w:t>
            </w:r>
            <w:r w:rsidRPr="00D077B2">
              <w:rPr>
                <w:rFonts w:eastAsia="DengXian"/>
                <w:sz w:val="22"/>
                <w:szCs w:val="22"/>
                <w:lang w:eastAsia="zh-CN"/>
              </w:rPr>
              <w:t>model, for BM-Case1, at least for inference, at least for Set B, support the following CSI-RS resource types for CMR:</w:t>
            </w:r>
          </w:p>
          <w:p w14:paraId="63462991" w14:textId="77777777" w:rsidR="00D077B2" w:rsidRPr="00D077B2" w:rsidRDefault="00D077B2" w:rsidP="00D077B2">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Periodic (P) CSI-RS</w:t>
            </w:r>
          </w:p>
          <w:p w14:paraId="15B58834" w14:textId="77777777" w:rsidR="00D077B2" w:rsidRPr="00D077B2" w:rsidRDefault="00D077B2" w:rsidP="00D077B2">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Semi-persistent (SP) CSI-RS</w:t>
            </w:r>
          </w:p>
          <w:p w14:paraId="7036F546" w14:textId="77777777" w:rsidR="00D077B2" w:rsidRPr="00D077B2" w:rsidRDefault="00D077B2" w:rsidP="00D077B2">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 xml:space="preserve">Aperiodic (AP) CSI-RS </w:t>
            </w:r>
          </w:p>
          <w:p w14:paraId="076C7C17" w14:textId="77777777" w:rsidR="00D077B2" w:rsidRPr="00D077B2" w:rsidRDefault="00D077B2" w:rsidP="00D077B2">
            <w:p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For UE-side AI/ML model, for BM-Case 2, at least for inference, at least for Set B, support the following CSI-RS resource types for CMR:</w:t>
            </w:r>
          </w:p>
          <w:p w14:paraId="67E122FE" w14:textId="77777777" w:rsidR="00D077B2" w:rsidRPr="00D077B2" w:rsidRDefault="00D077B2" w:rsidP="00D077B2">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Periodic (P) CSI-RS</w:t>
            </w:r>
          </w:p>
          <w:p w14:paraId="430863A8" w14:textId="77777777" w:rsidR="00D077B2" w:rsidRPr="00D077B2" w:rsidRDefault="00D077B2" w:rsidP="00D077B2">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Semi-persistent (SP) CSI-RS</w:t>
            </w:r>
          </w:p>
          <w:p w14:paraId="33E407C3" w14:textId="77777777" w:rsidR="00D077B2" w:rsidRPr="00D077B2" w:rsidRDefault="00D077B2" w:rsidP="00D077B2">
            <w:pPr>
              <w:numPr>
                <w:ilvl w:val="0"/>
                <w:numId w:val="122"/>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 xml:space="preserve">FFS: </w:t>
            </w:r>
            <w:r w:rsidRPr="00D077B2">
              <w:rPr>
                <w:rFonts w:eastAsia="Batang"/>
                <w:sz w:val="22"/>
                <w:szCs w:val="22"/>
              </w:rPr>
              <w:t>Aperiodic (AP) CSI-RS</w:t>
            </w:r>
          </w:p>
          <w:p w14:paraId="4E0A949D" w14:textId="77777777" w:rsidR="00D077B2" w:rsidRPr="00D077B2" w:rsidRDefault="00D077B2" w:rsidP="00D077B2">
            <w:pPr>
              <w:overflowPunct/>
              <w:autoSpaceDE/>
              <w:autoSpaceDN/>
              <w:adjustRightInd/>
              <w:spacing w:after="0"/>
              <w:textAlignment w:val="auto"/>
              <w:rPr>
                <w:rFonts w:eastAsia="DengXian"/>
                <w:sz w:val="22"/>
                <w:szCs w:val="22"/>
                <w:lang w:eastAsia="zh-CN"/>
              </w:rPr>
            </w:pPr>
            <w:r w:rsidRPr="00D077B2">
              <w:rPr>
                <w:rFonts w:eastAsia="DengXian"/>
                <w:sz w:val="22"/>
                <w:szCs w:val="22"/>
                <w:lang w:eastAsia="zh-CN"/>
              </w:rPr>
              <w:t>Note: above CSI-RS resource refers to that used for beam management.</w:t>
            </w:r>
          </w:p>
          <w:p w14:paraId="5E1DC3B8"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36EA5777" w14:textId="77777777" w:rsidR="00D077B2" w:rsidRPr="00D077B2" w:rsidRDefault="00D077B2" w:rsidP="00D077B2">
            <w:pPr>
              <w:overflowPunct/>
              <w:autoSpaceDE/>
              <w:autoSpaceDN/>
              <w:adjustRightInd/>
              <w:spacing w:after="0"/>
              <w:textAlignment w:val="auto"/>
              <w:rPr>
                <w:rFonts w:eastAsia="Batang"/>
                <w:sz w:val="22"/>
                <w:szCs w:val="22"/>
                <w:lang w:eastAsia="x-none"/>
              </w:rPr>
            </w:pPr>
            <w:r w:rsidRPr="00D077B2">
              <w:rPr>
                <w:rFonts w:eastAsia="Batang"/>
                <w:sz w:val="22"/>
                <w:szCs w:val="22"/>
                <w:lang w:eastAsia="de-DE"/>
              </w:rPr>
              <w:t xml:space="preserve">At least </w:t>
            </w:r>
            <w:r w:rsidRPr="00D077B2">
              <w:rPr>
                <w:rFonts w:eastAsia="Batang"/>
                <w:color w:val="000000"/>
                <w:sz w:val="22"/>
                <w:szCs w:val="22"/>
                <w:lang w:eastAsia="de-DE"/>
              </w:rPr>
              <w:t>for the monitoring Type 1 Option 2 of UE-side model monitoring</w:t>
            </w:r>
            <w:r w:rsidRPr="00D077B2">
              <w:rPr>
                <w:rFonts w:eastAsia="Batang"/>
                <w:sz w:val="22"/>
                <w:szCs w:val="22"/>
                <w:lang w:eastAsia="de-DE"/>
              </w:rPr>
              <w:t xml:space="preserve"> (when applicable), consider the following options with potential down selection for the configura</w:t>
            </w:r>
            <w:r w:rsidRPr="00D077B2">
              <w:rPr>
                <w:rFonts w:eastAsia="Batang"/>
                <w:sz w:val="22"/>
                <w:szCs w:val="22"/>
                <w:lang w:eastAsia="x-none"/>
              </w:rPr>
              <w:t>tion for monitoring:</w:t>
            </w:r>
          </w:p>
          <w:p w14:paraId="572A401A"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Option 1: The resource set(s) for monitoring and report configuration for monitoring are configured (when applicable) within CSI report configuration used for inference</w:t>
            </w:r>
          </w:p>
          <w:p w14:paraId="0AEA176A"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FFS: the resource set(s) for monitoring </w:t>
            </w:r>
          </w:p>
          <w:p w14:paraId="5190FB8C"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UE measures the resource set(s) for monitoring. </w:t>
            </w:r>
          </w:p>
          <w:p w14:paraId="420F12FC"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FFS how/when to report the monitoring results. </w:t>
            </w:r>
          </w:p>
          <w:p w14:paraId="57582151"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Option 2: Dedicated resource set(s) for monitoring and report configuration for monitoring are configured in a dedicated CSI report configuration used for monitoring</w:t>
            </w:r>
          </w:p>
          <w:p w14:paraId="6B02FD1C"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The dedicated report configuration used for monitoring links to an inference report configuration </w:t>
            </w:r>
          </w:p>
          <w:p w14:paraId="6CB50F75"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FFS how to identify the connection between RSs in the resource set(s) for monitoring and Set A beams</w:t>
            </w:r>
          </w:p>
          <w:p w14:paraId="791EF81B"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UE measures the resource set(s) for monitoring. </w:t>
            </w:r>
          </w:p>
          <w:p w14:paraId="342126B6"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FFS when to report the monitoring results. </w:t>
            </w:r>
          </w:p>
          <w:p w14:paraId="2A96CE2A"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766FF8FF" w14:textId="77777777" w:rsidR="00D077B2" w:rsidRPr="00D077B2" w:rsidRDefault="00D077B2" w:rsidP="00D077B2">
            <w:pPr>
              <w:tabs>
                <w:tab w:val="center" w:pos="4680"/>
                <w:tab w:val="right" w:pos="9360"/>
              </w:tabs>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RAN 1 further study the following options for applicability for inference for UE-side model:</w:t>
            </w:r>
          </w:p>
          <w:p w14:paraId="40B04360" w14:textId="77777777" w:rsidR="00D077B2" w:rsidRPr="00D077B2" w:rsidRDefault="00D077B2" w:rsidP="00D077B2">
            <w:pPr>
              <w:tabs>
                <w:tab w:val="center" w:pos="4320"/>
                <w:tab w:val="center" w:pos="4680"/>
                <w:tab w:val="right" w:pos="8640"/>
                <w:tab w:val="right" w:pos="9360"/>
              </w:tabs>
              <w:overflowPunct/>
              <w:autoSpaceDE/>
              <w:autoSpaceDN/>
              <w:adjustRightInd/>
              <w:spacing w:after="0"/>
              <w:textAlignment w:val="auto"/>
              <w:rPr>
                <w:rFonts w:eastAsia="Batang"/>
                <w:sz w:val="22"/>
                <w:szCs w:val="22"/>
                <w:lang w:eastAsia="de-DE"/>
              </w:rPr>
            </w:pPr>
            <w:r w:rsidRPr="00D077B2">
              <w:rPr>
                <w:rFonts w:eastAsia="Batang"/>
                <w:b/>
                <w:bCs/>
                <w:sz w:val="22"/>
                <w:szCs w:val="22"/>
                <w:lang w:eastAsia="de-DE"/>
              </w:rPr>
              <w:t>Option 1:</w:t>
            </w:r>
            <w:r w:rsidRPr="00D077B2">
              <w:rPr>
                <w:rFonts w:eastAsia="Batang"/>
                <w:sz w:val="22"/>
                <w:szCs w:val="22"/>
                <w:lang w:eastAsia="de-DE"/>
              </w:rPr>
              <w:t xml:space="preserve"> </w:t>
            </w:r>
          </w:p>
          <w:p w14:paraId="451593B7"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In Step 3, following configurations are provided from NW to UE:</w:t>
            </w:r>
          </w:p>
          <w:p w14:paraId="67D0A526"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1) UE is allowed to do UAI reporting via </w:t>
            </w:r>
            <w:r w:rsidRPr="00D077B2">
              <w:rPr>
                <w:rFonts w:eastAsia="Batang"/>
                <w:i/>
                <w:iCs/>
                <w:sz w:val="22"/>
                <w:szCs w:val="22"/>
                <w:lang w:eastAsia="de-DE"/>
              </w:rPr>
              <w:t>OtherConfig,</w:t>
            </w:r>
            <w:r w:rsidRPr="00D077B2">
              <w:rPr>
                <w:rFonts w:eastAsia="Batang"/>
                <w:sz w:val="22"/>
                <w:szCs w:val="22"/>
                <w:lang w:eastAsia="de-DE"/>
              </w:rPr>
              <w:t xml:space="preserve"> </w:t>
            </w:r>
          </w:p>
          <w:p w14:paraId="4A5CA28F"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lastRenderedPageBreak/>
              <w:t xml:space="preserve">2)+3) NW configures one or more </w:t>
            </w:r>
            <w:r w:rsidRPr="00D077B2">
              <w:rPr>
                <w:rFonts w:eastAsia="Batang"/>
                <w:i/>
                <w:iCs/>
                <w:sz w:val="22"/>
                <w:szCs w:val="22"/>
                <w:lang w:eastAsia="de-DE"/>
              </w:rPr>
              <w:t xml:space="preserve">CSI-ReportConfig </w:t>
            </w:r>
            <w:r w:rsidRPr="00D077B2">
              <w:rPr>
                <w:rFonts w:eastAsia="Batang"/>
                <w:sz w:val="22"/>
                <w:szCs w:val="22"/>
                <w:lang w:eastAsia="de-DE"/>
              </w:rPr>
              <w:t>for inference configuration, where the associated ID may be configured in CSI framework as working assumption applied.</w:t>
            </w:r>
          </w:p>
          <w:p w14:paraId="5ED5162C"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FFS on whether some IEs in the CSI report configuration can be removed or modified</w:t>
            </w:r>
          </w:p>
          <w:p w14:paraId="2FC0881A"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DengXian"/>
                <w:sz w:val="22"/>
                <w:szCs w:val="22"/>
                <w:lang w:eastAsia="zh-CN"/>
              </w:rPr>
              <w:t xml:space="preserve">Note: </w:t>
            </w:r>
            <w:r w:rsidRPr="00D077B2">
              <w:rPr>
                <w:rFonts w:eastAsia="Batang"/>
                <w:sz w:val="22"/>
                <w:szCs w:val="22"/>
                <w:lang w:eastAsia="de-DE"/>
              </w:rPr>
              <w:t xml:space="preserve">CSI report </w:t>
            </w:r>
            <w:r w:rsidRPr="00D077B2">
              <w:rPr>
                <w:rFonts w:eastAsia="DengXian"/>
                <w:sz w:val="22"/>
                <w:szCs w:val="22"/>
                <w:lang w:eastAsia="zh-CN"/>
              </w:rPr>
              <w:t xml:space="preserve">configuration </w:t>
            </w:r>
            <w:r w:rsidRPr="00D077B2">
              <w:rPr>
                <w:rFonts w:eastAsia="Batang"/>
                <w:sz w:val="22"/>
                <w:szCs w:val="22"/>
                <w:lang w:eastAsia="de-DE"/>
              </w:rPr>
              <w:t>for UE-side model inference can</w:t>
            </w:r>
            <w:r w:rsidRPr="00D077B2">
              <w:rPr>
                <w:rFonts w:eastAsia="DengXian"/>
                <w:sz w:val="22"/>
                <w:szCs w:val="22"/>
                <w:lang w:eastAsia="zh-CN"/>
              </w:rPr>
              <w:t>’t</w:t>
            </w:r>
            <w:r w:rsidRPr="00D077B2">
              <w:rPr>
                <w:rFonts w:eastAsia="Batang"/>
                <w:sz w:val="22"/>
                <w:szCs w:val="22"/>
                <w:lang w:eastAsia="de-DE"/>
              </w:rPr>
              <w:t xml:space="preserve"> be activated immediately upon receiving Step 3</w:t>
            </w:r>
          </w:p>
          <w:p w14:paraId="0832196D"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In Step 4, UE reports applicability(ies) of the above </w:t>
            </w:r>
            <w:r w:rsidRPr="00D077B2">
              <w:rPr>
                <w:rFonts w:eastAsia="Batang"/>
                <w:i/>
                <w:iCs/>
                <w:sz w:val="22"/>
                <w:szCs w:val="22"/>
                <w:lang w:eastAsia="de-DE"/>
              </w:rPr>
              <w:t>CSI-ReportConfi</w:t>
            </w:r>
            <w:r w:rsidRPr="00D077B2">
              <w:rPr>
                <w:rFonts w:eastAsia="Batang"/>
                <w:sz w:val="22"/>
                <w:szCs w:val="22"/>
                <w:lang w:eastAsia="de-DE"/>
              </w:rPr>
              <w:t xml:space="preserve">g </w:t>
            </w:r>
          </w:p>
          <w:p w14:paraId="0506251F"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on one or more of the above </w:t>
            </w:r>
            <w:r w:rsidRPr="00D077B2">
              <w:rPr>
                <w:rFonts w:eastAsia="Batang"/>
                <w:i/>
                <w:iCs/>
                <w:sz w:val="22"/>
                <w:szCs w:val="22"/>
                <w:lang w:eastAsia="de-DE"/>
              </w:rPr>
              <w:t>CSI-ReportConfig</w:t>
            </w:r>
            <w:r w:rsidRPr="00D077B2">
              <w:rPr>
                <w:rFonts w:eastAsia="Batang"/>
                <w:sz w:val="22"/>
                <w:szCs w:val="22"/>
                <w:lang w:eastAsia="de-DE"/>
              </w:rPr>
              <w:t xml:space="preserve"> to be reported</w:t>
            </w:r>
          </w:p>
          <w:p w14:paraId="57CAC46B"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FFS on activation (including when/how) of inference report after obtaining the applicability from UE Step 4</w:t>
            </w:r>
          </w:p>
          <w:p w14:paraId="18DE1284"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DengXian"/>
                <w:sz w:val="22"/>
                <w:szCs w:val="22"/>
                <w:lang w:eastAsia="zh-CN"/>
              </w:rPr>
              <w:t>FFS</w:t>
            </w:r>
            <w:r w:rsidRPr="00D077B2">
              <w:rPr>
                <w:rFonts w:eastAsia="Batang"/>
                <w:sz w:val="22"/>
                <w:szCs w:val="22"/>
                <w:lang w:eastAsia="de-DE"/>
              </w:rPr>
              <w:t xml:space="preserve">: </w:t>
            </w:r>
            <w:r w:rsidRPr="00D077B2">
              <w:rPr>
                <w:rFonts w:eastAsia="DengXian"/>
                <w:sz w:val="22"/>
                <w:szCs w:val="22"/>
                <w:lang w:eastAsia="zh-CN"/>
              </w:rPr>
              <w:t xml:space="preserve">whether </w:t>
            </w:r>
            <w:r w:rsidRPr="00D077B2">
              <w:rPr>
                <w:rFonts w:eastAsia="Batang"/>
                <w:sz w:val="22"/>
                <w:szCs w:val="22"/>
                <w:lang w:eastAsia="de-DE"/>
              </w:rPr>
              <w:t>Step 5</w:t>
            </w:r>
            <w:r w:rsidRPr="00D077B2">
              <w:rPr>
                <w:rFonts w:eastAsia="DengXian"/>
                <w:sz w:val="22"/>
                <w:szCs w:val="22"/>
                <w:lang w:eastAsia="zh-CN"/>
              </w:rPr>
              <w:t xml:space="preserve"> is needed</w:t>
            </w:r>
            <w:r w:rsidRPr="00D077B2">
              <w:rPr>
                <w:rFonts w:eastAsia="Batang"/>
                <w:sz w:val="22"/>
                <w:szCs w:val="22"/>
                <w:lang w:eastAsia="de-DE"/>
              </w:rPr>
              <w:t>,</w:t>
            </w:r>
          </w:p>
          <w:p w14:paraId="335B95E5" w14:textId="77777777" w:rsidR="00D077B2" w:rsidRPr="00D077B2" w:rsidRDefault="00D077B2" w:rsidP="00D077B2">
            <w:pPr>
              <w:tabs>
                <w:tab w:val="center" w:pos="4320"/>
                <w:tab w:val="center" w:pos="4680"/>
                <w:tab w:val="right" w:pos="8640"/>
                <w:tab w:val="right" w:pos="9360"/>
              </w:tabs>
              <w:overflowPunct/>
              <w:autoSpaceDE/>
              <w:autoSpaceDN/>
              <w:adjustRightInd/>
              <w:spacing w:after="0"/>
              <w:textAlignment w:val="auto"/>
              <w:rPr>
                <w:rFonts w:eastAsia="Batang"/>
                <w:sz w:val="22"/>
                <w:szCs w:val="22"/>
                <w:lang w:eastAsia="de-DE"/>
              </w:rPr>
            </w:pPr>
            <w:r w:rsidRPr="00D077B2">
              <w:rPr>
                <w:rFonts w:eastAsia="Batang"/>
                <w:b/>
                <w:bCs/>
                <w:sz w:val="22"/>
                <w:szCs w:val="22"/>
                <w:lang w:eastAsia="de-DE"/>
              </w:rPr>
              <w:t xml:space="preserve">Option </w:t>
            </w:r>
            <w:r w:rsidRPr="00D077B2">
              <w:rPr>
                <w:rFonts w:eastAsia="DengXian"/>
                <w:b/>
                <w:bCs/>
                <w:sz w:val="22"/>
                <w:szCs w:val="22"/>
                <w:lang w:eastAsia="zh-CN"/>
              </w:rPr>
              <w:t>2</w:t>
            </w:r>
            <w:r w:rsidRPr="00D077B2">
              <w:rPr>
                <w:rFonts w:eastAsia="Batang"/>
                <w:b/>
                <w:bCs/>
                <w:sz w:val="22"/>
                <w:szCs w:val="22"/>
                <w:lang w:eastAsia="de-DE"/>
              </w:rPr>
              <w:t>:</w:t>
            </w:r>
            <w:r w:rsidRPr="00D077B2">
              <w:rPr>
                <w:rFonts w:eastAsia="Batang"/>
                <w:sz w:val="22"/>
                <w:szCs w:val="22"/>
                <w:lang w:eastAsia="de-DE"/>
              </w:rPr>
              <w:t xml:space="preserve"> </w:t>
            </w:r>
          </w:p>
          <w:p w14:paraId="5B9251CC"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In Step 3, following configurations are provided from NW to UE:</w:t>
            </w:r>
          </w:p>
          <w:p w14:paraId="1758F69F"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UE is allowed to do UAI reporting via </w:t>
            </w:r>
            <w:r w:rsidRPr="00D077B2">
              <w:rPr>
                <w:rFonts w:eastAsia="Batang"/>
                <w:i/>
                <w:iCs/>
                <w:sz w:val="22"/>
                <w:szCs w:val="22"/>
                <w:lang w:eastAsia="de-DE"/>
              </w:rPr>
              <w:t>OtherConfig,</w:t>
            </w:r>
            <w:r w:rsidRPr="00D077B2">
              <w:rPr>
                <w:rFonts w:eastAsia="Batang"/>
                <w:sz w:val="22"/>
                <w:szCs w:val="22"/>
                <w:lang w:eastAsia="de-DE"/>
              </w:rPr>
              <w:t xml:space="preserve"> </w:t>
            </w:r>
          </w:p>
          <w:p w14:paraId="4AFA00BC"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NW configures one </w:t>
            </w:r>
            <w:r w:rsidRPr="00D077B2">
              <w:rPr>
                <w:rFonts w:eastAsia="DengXian"/>
                <w:sz w:val="22"/>
                <w:szCs w:val="22"/>
                <w:lang w:eastAsia="zh-CN"/>
              </w:rPr>
              <w:t xml:space="preserve">set </w:t>
            </w:r>
            <w:r w:rsidRPr="00D077B2">
              <w:rPr>
                <w:rFonts w:eastAsia="Batang"/>
                <w:sz w:val="22"/>
                <w:szCs w:val="22"/>
                <w:lang w:eastAsia="de-DE"/>
              </w:rPr>
              <w:t>or multiple sets of inference</w:t>
            </w:r>
            <w:r w:rsidRPr="00D077B2">
              <w:rPr>
                <w:rFonts w:eastAsia="DengXian"/>
                <w:sz w:val="22"/>
                <w:szCs w:val="22"/>
                <w:lang w:eastAsia="zh-CN"/>
              </w:rPr>
              <w:t xml:space="preserve"> related</w:t>
            </w:r>
            <w:r w:rsidRPr="00D077B2">
              <w:rPr>
                <w:rFonts w:eastAsia="Batang"/>
                <w:sz w:val="22"/>
                <w:szCs w:val="22"/>
                <w:lang w:eastAsia="de-DE"/>
              </w:rPr>
              <w:t xml:space="preserve"> parameters</w:t>
            </w:r>
          </w:p>
          <w:p w14:paraId="73FB175E"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Note: the set of inference </w:t>
            </w:r>
            <w:r w:rsidRPr="00D077B2">
              <w:rPr>
                <w:rFonts w:eastAsia="DengXian"/>
                <w:sz w:val="22"/>
                <w:szCs w:val="22"/>
                <w:lang w:eastAsia="zh-CN"/>
              </w:rPr>
              <w:t xml:space="preserve">related </w:t>
            </w:r>
            <w:r w:rsidRPr="00D077B2">
              <w:rPr>
                <w:rFonts w:eastAsia="Batang"/>
                <w:sz w:val="22"/>
                <w:szCs w:val="22"/>
                <w:lang w:eastAsia="de-DE"/>
              </w:rPr>
              <w:t xml:space="preserve">parameters is not configured by </w:t>
            </w:r>
            <w:r w:rsidRPr="00D077B2">
              <w:rPr>
                <w:rFonts w:eastAsia="Batang"/>
                <w:i/>
                <w:iCs/>
                <w:sz w:val="22"/>
                <w:szCs w:val="22"/>
                <w:lang w:eastAsia="de-DE"/>
              </w:rPr>
              <w:t xml:space="preserve">CSI-ReportConfig </w:t>
            </w:r>
          </w:p>
          <w:p w14:paraId="02BC60A5"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on the set of inference </w:t>
            </w:r>
            <w:r w:rsidRPr="00D077B2">
              <w:rPr>
                <w:rFonts w:eastAsia="DengXian"/>
                <w:sz w:val="22"/>
                <w:szCs w:val="22"/>
                <w:lang w:eastAsia="zh-CN"/>
              </w:rPr>
              <w:t xml:space="preserve">related </w:t>
            </w:r>
            <w:r w:rsidRPr="00D077B2">
              <w:rPr>
                <w:rFonts w:eastAsia="Batang"/>
                <w:sz w:val="22"/>
                <w:szCs w:val="22"/>
                <w:lang w:eastAsia="de-DE"/>
              </w:rPr>
              <w:t xml:space="preserve">parameters, at least including: </w:t>
            </w:r>
          </w:p>
          <w:p w14:paraId="0FD45836"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Set A related information</w:t>
            </w:r>
          </w:p>
          <w:p w14:paraId="6048C0EC"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Set B related information</w:t>
            </w:r>
          </w:p>
          <w:p w14:paraId="621DFC24"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Report content related information </w:t>
            </w:r>
          </w:p>
          <w:p w14:paraId="335EEC30"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For BM-Case 2, </w:t>
            </w:r>
          </w:p>
          <w:p w14:paraId="5B97B19F" w14:textId="77777777" w:rsidR="00D077B2" w:rsidRPr="00D077B2" w:rsidRDefault="00D077B2" w:rsidP="00D077B2">
            <w:pPr>
              <w:numPr>
                <w:ilvl w:val="4"/>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Time instances related information for measurements</w:t>
            </w:r>
          </w:p>
          <w:p w14:paraId="658605D7" w14:textId="77777777" w:rsidR="00D077B2" w:rsidRPr="00D077B2" w:rsidRDefault="00D077B2" w:rsidP="00D077B2">
            <w:pPr>
              <w:numPr>
                <w:ilvl w:val="4"/>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Time instances related information for prediction</w:t>
            </w:r>
          </w:p>
          <w:p w14:paraId="619AE437"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The associated ID</w:t>
            </w:r>
            <w:r w:rsidRPr="00D077B2">
              <w:rPr>
                <w:rFonts w:eastAsia="DengXian"/>
                <w:sz w:val="22"/>
                <w:szCs w:val="22"/>
                <w:lang w:eastAsia="zh-CN"/>
              </w:rPr>
              <w:t>(s)</w:t>
            </w:r>
            <w:r w:rsidRPr="00D077B2">
              <w:rPr>
                <w:rFonts w:eastAsia="Batang"/>
                <w:sz w:val="22"/>
                <w:szCs w:val="22"/>
                <w:lang w:eastAsia="de-DE"/>
              </w:rPr>
              <w:t xml:space="preserve"> may be configured </w:t>
            </w:r>
          </w:p>
          <w:p w14:paraId="0E320D64"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wherein the associated ID</w:t>
            </w:r>
            <w:r w:rsidRPr="00D077B2">
              <w:rPr>
                <w:rFonts w:eastAsia="DengXian"/>
                <w:sz w:val="22"/>
                <w:szCs w:val="22"/>
                <w:lang w:eastAsia="zh-CN"/>
              </w:rPr>
              <w:t>(s)</w:t>
            </w:r>
            <w:r w:rsidRPr="00D077B2">
              <w:rPr>
                <w:rFonts w:eastAsia="Batang"/>
                <w:sz w:val="22"/>
                <w:szCs w:val="22"/>
                <w:lang w:eastAsia="de-DE"/>
              </w:rPr>
              <w:t xml:space="preserve"> may be </w:t>
            </w:r>
          </w:p>
          <w:p w14:paraId="31386F06" w14:textId="77777777" w:rsidR="00D077B2" w:rsidRPr="00D077B2" w:rsidRDefault="00D077B2" w:rsidP="00D077B2">
            <w:pPr>
              <w:numPr>
                <w:ilvl w:val="3"/>
                <w:numId w:val="119"/>
              </w:numPr>
              <w:tabs>
                <w:tab w:val="left" w:pos="2160"/>
              </w:tabs>
              <w:overflowPunct/>
              <w:autoSpaceDE/>
              <w:autoSpaceDN/>
              <w:adjustRightInd/>
              <w:spacing w:after="0"/>
              <w:textAlignment w:val="auto"/>
              <w:rPr>
                <w:rFonts w:eastAsia="Batang"/>
                <w:sz w:val="22"/>
                <w:szCs w:val="22"/>
                <w:lang w:eastAsia="de-DE"/>
              </w:rPr>
            </w:pPr>
            <w:r w:rsidRPr="00D077B2">
              <w:rPr>
                <w:rFonts w:eastAsia="DengXian"/>
                <w:sz w:val="22"/>
                <w:szCs w:val="22"/>
                <w:lang w:eastAsia="zh-CN"/>
              </w:rPr>
              <w:t xml:space="preserve">FFS: </w:t>
            </w:r>
            <w:r w:rsidRPr="00D077B2">
              <w:rPr>
                <w:rFonts w:eastAsia="Batang"/>
                <w:sz w:val="22"/>
                <w:szCs w:val="22"/>
                <w:lang w:eastAsia="de-DE"/>
              </w:rPr>
              <w:t xml:space="preserve">a) part of </w:t>
            </w:r>
            <w:r w:rsidRPr="00D077B2">
              <w:rPr>
                <w:rFonts w:eastAsia="DengXian"/>
                <w:sz w:val="22"/>
                <w:szCs w:val="22"/>
                <w:lang w:eastAsia="zh-CN"/>
              </w:rPr>
              <w:t>one set of the</w:t>
            </w:r>
            <w:r w:rsidRPr="00D077B2">
              <w:rPr>
                <w:rFonts w:eastAsia="Batang"/>
                <w:sz w:val="22"/>
                <w:szCs w:val="22"/>
                <w:lang w:eastAsia="de-DE"/>
              </w:rPr>
              <w:t xml:space="preserve"> inference</w:t>
            </w:r>
            <w:r w:rsidRPr="00D077B2">
              <w:rPr>
                <w:rFonts w:eastAsia="DengXian"/>
                <w:sz w:val="22"/>
                <w:szCs w:val="22"/>
                <w:lang w:eastAsia="zh-CN"/>
              </w:rPr>
              <w:t xml:space="preserve"> related</w:t>
            </w:r>
            <w:r w:rsidRPr="00D077B2">
              <w:rPr>
                <w:rFonts w:eastAsia="Batang"/>
                <w:sz w:val="22"/>
                <w:szCs w:val="22"/>
                <w:lang w:eastAsia="de-DE"/>
              </w:rPr>
              <w:t xml:space="preserve"> parameters, or </w:t>
            </w:r>
          </w:p>
          <w:p w14:paraId="5D080DC6"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DengXian"/>
                <w:sz w:val="22"/>
                <w:szCs w:val="22"/>
                <w:lang w:eastAsia="zh-CN"/>
              </w:rPr>
              <w:t xml:space="preserve">FFS: </w:t>
            </w:r>
            <w:r w:rsidRPr="00D077B2">
              <w:rPr>
                <w:rFonts w:eastAsia="Batang"/>
                <w:sz w:val="22"/>
                <w:szCs w:val="22"/>
                <w:lang w:eastAsia="de-DE"/>
              </w:rPr>
              <w:t xml:space="preserve">b) independently from the </w:t>
            </w:r>
            <w:r w:rsidRPr="00D077B2">
              <w:rPr>
                <w:rFonts w:eastAsia="DengXian"/>
                <w:sz w:val="22"/>
                <w:szCs w:val="22"/>
                <w:lang w:eastAsia="zh-CN"/>
              </w:rPr>
              <w:t xml:space="preserve">one </w:t>
            </w:r>
            <w:r w:rsidRPr="00D077B2">
              <w:rPr>
                <w:rFonts w:eastAsia="Batang"/>
                <w:sz w:val="22"/>
                <w:szCs w:val="22"/>
                <w:lang w:eastAsia="de-DE"/>
              </w:rPr>
              <w:t xml:space="preserve">set of the inference </w:t>
            </w:r>
            <w:r w:rsidRPr="00D077B2">
              <w:rPr>
                <w:rFonts w:eastAsia="DengXian"/>
                <w:sz w:val="22"/>
                <w:szCs w:val="22"/>
                <w:lang w:eastAsia="zh-CN"/>
              </w:rPr>
              <w:t xml:space="preserve">related </w:t>
            </w:r>
            <w:r w:rsidRPr="00D077B2">
              <w:rPr>
                <w:rFonts w:eastAsia="Batang"/>
                <w:sz w:val="22"/>
                <w:szCs w:val="22"/>
                <w:lang w:eastAsia="de-DE"/>
              </w:rPr>
              <w:t xml:space="preserve">parameters. </w:t>
            </w:r>
          </w:p>
          <w:p w14:paraId="1905418B"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In Step 4, UE reports applicability of the above one or multiple sets of inference </w:t>
            </w:r>
            <w:r w:rsidRPr="00D077B2">
              <w:rPr>
                <w:rFonts w:eastAsia="DengXian"/>
                <w:sz w:val="22"/>
                <w:szCs w:val="22"/>
                <w:lang w:eastAsia="zh-CN"/>
              </w:rPr>
              <w:t xml:space="preserve">related </w:t>
            </w:r>
            <w:r w:rsidRPr="00D077B2">
              <w:rPr>
                <w:rFonts w:eastAsia="Batang"/>
                <w:sz w:val="22"/>
                <w:szCs w:val="22"/>
                <w:lang w:eastAsia="de-DE"/>
              </w:rPr>
              <w:t>parameters, where the associated ID information may be associated.</w:t>
            </w:r>
          </w:p>
          <w:p w14:paraId="79B03873"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In Step 5, NW configures configuration(s) for CSI report for inference</w:t>
            </w:r>
          </w:p>
          <w:p w14:paraId="5EB7F519" w14:textId="77777777" w:rsidR="00D077B2" w:rsidRPr="00D077B2" w:rsidRDefault="00D077B2" w:rsidP="00D077B2">
            <w:pPr>
              <w:tabs>
                <w:tab w:val="center" w:pos="4680"/>
                <w:tab w:val="right" w:pos="9360"/>
              </w:tabs>
              <w:overflowPunct/>
              <w:autoSpaceDE/>
              <w:autoSpaceDN/>
              <w:adjustRightInd/>
              <w:spacing w:after="0"/>
              <w:textAlignment w:val="auto"/>
              <w:rPr>
                <w:rFonts w:eastAsia="Batang"/>
                <w:sz w:val="22"/>
                <w:szCs w:val="22"/>
                <w:lang w:eastAsia="de-DE"/>
              </w:rPr>
            </w:pPr>
            <w:r w:rsidRPr="00D077B2">
              <w:rPr>
                <w:rFonts w:eastAsia="Batang"/>
                <w:b/>
                <w:bCs/>
                <w:sz w:val="22"/>
                <w:szCs w:val="22"/>
                <w:lang w:eastAsia="de-DE"/>
              </w:rPr>
              <w:t>Option 3:</w:t>
            </w:r>
            <w:r w:rsidRPr="00D077B2">
              <w:rPr>
                <w:rFonts w:eastAsia="Batang"/>
                <w:bCs/>
                <w:sz w:val="22"/>
                <w:szCs w:val="22"/>
                <w:lang w:eastAsia="de-DE"/>
              </w:rPr>
              <w:t xml:space="preserve"> </w:t>
            </w:r>
          </w:p>
          <w:p w14:paraId="5242B100"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In Step 3, following configurations are provided from NW to UE:</w:t>
            </w:r>
          </w:p>
          <w:p w14:paraId="638D1C92"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1) UE is allowed to do UAI reporting via </w:t>
            </w:r>
            <w:r w:rsidRPr="00D077B2">
              <w:rPr>
                <w:rFonts w:eastAsia="Batang"/>
                <w:i/>
                <w:iCs/>
                <w:sz w:val="22"/>
                <w:szCs w:val="22"/>
                <w:lang w:eastAsia="de-DE"/>
              </w:rPr>
              <w:t>OtherConfig,</w:t>
            </w:r>
            <w:r w:rsidRPr="00D077B2">
              <w:rPr>
                <w:rFonts w:eastAsia="Batang"/>
                <w:sz w:val="22"/>
                <w:szCs w:val="22"/>
                <w:lang w:eastAsia="de-DE"/>
              </w:rPr>
              <w:t xml:space="preserve"> </w:t>
            </w:r>
          </w:p>
          <w:p w14:paraId="378E097F"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2) The associated ID(s) may be provided to UE, e.g., a new RRC parameter. </w:t>
            </w:r>
          </w:p>
          <w:p w14:paraId="5F0F1BA9"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In Step 4, UE reports by UAI</w:t>
            </w:r>
          </w:p>
          <w:p w14:paraId="61A50A05"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lastRenderedPageBreak/>
              <w:t xml:space="preserve">the applicable one or multiple sets of inference related parameters may be included. </w:t>
            </w:r>
          </w:p>
          <w:p w14:paraId="137E43AD"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on the set of inference related parameters, at least including: </w:t>
            </w:r>
          </w:p>
          <w:p w14:paraId="6DF6FFDD"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Set A related information</w:t>
            </w:r>
          </w:p>
          <w:p w14:paraId="37C2AE15"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Set B related information</w:t>
            </w:r>
          </w:p>
          <w:p w14:paraId="429D2B94"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Report content related information </w:t>
            </w:r>
          </w:p>
          <w:p w14:paraId="229D9F57" w14:textId="77777777" w:rsidR="00D077B2" w:rsidRPr="00D077B2" w:rsidRDefault="00D077B2" w:rsidP="00D077B2">
            <w:pPr>
              <w:numPr>
                <w:ilvl w:val="3"/>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For BM-Case 2, </w:t>
            </w:r>
          </w:p>
          <w:p w14:paraId="13F68687" w14:textId="77777777" w:rsidR="00D077B2" w:rsidRPr="00D077B2" w:rsidRDefault="00D077B2" w:rsidP="00D077B2">
            <w:pPr>
              <w:numPr>
                <w:ilvl w:val="4"/>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Time instances related information for measurements</w:t>
            </w:r>
          </w:p>
          <w:p w14:paraId="7393AC2D" w14:textId="77777777" w:rsidR="00D077B2" w:rsidRPr="00D077B2" w:rsidRDefault="00D077B2" w:rsidP="00D077B2">
            <w:pPr>
              <w:numPr>
                <w:ilvl w:val="4"/>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Time instances related information for prediction</w:t>
            </w:r>
          </w:p>
          <w:p w14:paraId="034130F7"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Note: not applicable may also be replied by UE</w:t>
            </w:r>
          </w:p>
          <w:p w14:paraId="77001585"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Note: if the inference related parameters are not supported for reporting, only the applicability(ies) or not is reported in Step 4. </w:t>
            </w:r>
          </w:p>
          <w:p w14:paraId="59468C73" w14:textId="77777777" w:rsidR="00D077B2" w:rsidRPr="00D077B2" w:rsidRDefault="00D077B2" w:rsidP="00D077B2">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the associated ID(s) may be included</w:t>
            </w:r>
          </w:p>
          <w:p w14:paraId="0286EF5F"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a) as part of the inference related parameters, or </w:t>
            </w:r>
          </w:p>
          <w:p w14:paraId="0D99CFF4" w14:textId="77777777" w:rsidR="00D077B2" w:rsidRPr="00D077B2" w:rsidRDefault="00D077B2" w:rsidP="00D077B2">
            <w:pPr>
              <w:numPr>
                <w:ilvl w:val="2"/>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b) independently from the set of the inference related parameters. </w:t>
            </w:r>
          </w:p>
          <w:p w14:paraId="60CB7F36" w14:textId="77777777" w:rsidR="00D077B2" w:rsidRPr="00D077B2" w:rsidRDefault="00D077B2" w:rsidP="00D077B2">
            <w:pPr>
              <w:numPr>
                <w:ilvl w:val="0"/>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In Step 5, NW configures configuration(s) for CSI report for inference.</w:t>
            </w:r>
          </w:p>
          <w:p w14:paraId="79DC149A" w14:textId="77777777" w:rsidR="00D077B2" w:rsidRPr="00D077B2" w:rsidRDefault="00D077B2" w:rsidP="00D077B2">
            <w:pPr>
              <w:tabs>
                <w:tab w:val="center" w:pos="4680"/>
                <w:tab w:val="right" w:pos="9360"/>
              </w:tabs>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Note: There is no impact of configuring CSI report configuration for non-AI beam management in </w:t>
            </w:r>
            <w:r w:rsidRPr="00D077B2">
              <w:rPr>
                <w:rFonts w:eastAsia="Batang"/>
                <w:i/>
                <w:iCs/>
                <w:sz w:val="22"/>
                <w:szCs w:val="22"/>
                <w:lang w:eastAsia="de-DE"/>
              </w:rPr>
              <w:t>RRCReconfiguration.</w:t>
            </w:r>
            <w:r w:rsidRPr="00D077B2">
              <w:rPr>
                <w:rFonts w:eastAsia="Batang"/>
                <w:sz w:val="22"/>
                <w:szCs w:val="22"/>
                <w:lang w:eastAsia="de-DE"/>
              </w:rPr>
              <w:t xml:space="preserve"> </w:t>
            </w:r>
          </w:p>
          <w:p w14:paraId="6792D184"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067CAA4B" w14:textId="77777777" w:rsidR="00D077B2" w:rsidRPr="00D077B2" w:rsidRDefault="00D077B2" w:rsidP="00D077B2">
            <w:p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For UE-side model, </w:t>
            </w:r>
            <w:r w:rsidRPr="00D077B2">
              <w:rPr>
                <w:rFonts w:eastAsia="DengXian"/>
                <w:sz w:val="22"/>
                <w:szCs w:val="22"/>
                <w:lang w:eastAsia="zh-CN"/>
              </w:rPr>
              <w:t xml:space="preserve">for beam management, </w:t>
            </w:r>
            <w:r w:rsidRPr="00D077B2">
              <w:rPr>
                <w:rFonts w:eastAsia="Batang"/>
                <w:sz w:val="22"/>
                <w:szCs w:val="22"/>
                <w:lang w:eastAsia="de-DE"/>
              </w:rPr>
              <w:t xml:space="preserve">for inference report, support </w:t>
            </w:r>
            <w:r w:rsidRPr="00D077B2">
              <w:rPr>
                <w:rFonts w:eastAsia="Batang"/>
                <w:sz w:val="22"/>
                <w:szCs w:val="22"/>
              </w:rPr>
              <w:t>periodic CSI report</w:t>
            </w:r>
            <w:r w:rsidRPr="00D077B2">
              <w:rPr>
                <w:rFonts w:eastAsia="Batang"/>
                <w:sz w:val="22"/>
                <w:szCs w:val="22"/>
                <w:lang w:eastAsia="de-DE"/>
              </w:rPr>
              <w:t xml:space="preserve">, </w:t>
            </w:r>
            <w:r w:rsidRPr="00D077B2">
              <w:rPr>
                <w:rFonts w:eastAsia="Batang"/>
                <w:sz w:val="22"/>
                <w:szCs w:val="22"/>
              </w:rPr>
              <w:t>aperiodic CSI report</w:t>
            </w:r>
            <w:r w:rsidRPr="00D077B2">
              <w:rPr>
                <w:rFonts w:eastAsia="Batang"/>
                <w:sz w:val="22"/>
                <w:szCs w:val="22"/>
                <w:lang w:eastAsia="de-DE"/>
              </w:rPr>
              <w:t xml:space="preserve">, and </w:t>
            </w:r>
            <w:r w:rsidRPr="00D077B2">
              <w:rPr>
                <w:rFonts w:eastAsia="Batang"/>
                <w:sz w:val="22"/>
                <w:szCs w:val="22"/>
              </w:rPr>
              <w:t>semi-persist</w:t>
            </w:r>
            <w:r w:rsidRPr="00D077B2">
              <w:rPr>
                <w:rFonts w:eastAsia="DengXian"/>
                <w:sz w:val="22"/>
                <w:szCs w:val="22"/>
                <w:lang w:eastAsia="zh-CN"/>
              </w:rPr>
              <w:t>en</w:t>
            </w:r>
            <w:r w:rsidRPr="00D077B2">
              <w:rPr>
                <w:rFonts w:eastAsia="Batang"/>
                <w:sz w:val="22"/>
                <w:szCs w:val="22"/>
              </w:rPr>
              <w:t>t CSI report</w:t>
            </w:r>
            <w:r w:rsidRPr="00D077B2">
              <w:rPr>
                <w:rFonts w:eastAsia="Batang"/>
                <w:sz w:val="22"/>
                <w:szCs w:val="22"/>
                <w:lang w:eastAsia="de-DE"/>
              </w:rPr>
              <w:t xml:space="preserve">. </w:t>
            </w:r>
          </w:p>
          <w:p w14:paraId="7A735721"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35E297FB" w14:textId="77777777" w:rsidR="00D077B2" w:rsidRPr="00D077B2" w:rsidRDefault="00D077B2" w:rsidP="00D077B2">
            <w:pPr>
              <w:overflowPunct/>
              <w:autoSpaceDE/>
              <w:autoSpaceDN/>
              <w:adjustRightInd/>
              <w:spacing w:after="0"/>
              <w:textAlignment w:val="auto"/>
              <w:rPr>
                <w:rFonts w:eastAsia="DengXian"/>
                <w:sz w:val="22"/>
                <w:szCs w:val="22"/>
                <w:highlight w:val="yellow"/>
                <w:lang w:eastAsia="zh-CN"/>
              </w:rPr>
            </w:pPr>
            <w:r w:rsidRPr="00D077B2">
              <w:rPr>
                <w:rFonts w:eastAsia="DengXian"/>
                <w:sz w:val="22"/>
                <w:szCs w:val="22"/>
                <w:lang w:eastAsia="zh-CN"/>
              </w:rPr>
              <w:t>For beam management, m</w:t>
            </w:r>
            <w:r w:rsidRPr="00D077B2">
              <w:rPr>
                <w:rFonts w:eastAsia="Batang"/>
                <w:sz w:val="22"/>
                <w:szCs w:val="22"/>
              </w:rPr>
              <w:t>ultiple CSI reports for inference for UE-side model can be configured/activated</w:t>
            </w:r>
            <w:r w:rsidRPr="00D077B2">
              <w:rPr>
                <w:rFonts w:eastAsia="DengXian"/>
                <w:sz w:val="22"/>
                <w:szCs w:val="22"/>
                <w:lang w:eastAsia="zh-CN"/>
              </w:rPr>
              <w:t>/triggered</w:t>
            </w:r>
            <w:r w:rsidRPr="00D077B2">
              <w:rPr>
                <w:rFonts w:eastAsia="Batang"/>
                <w:sz w:val="22"/>
                <w:szCs w:val="22"/>
              </w:rPr>
              <w:t>, which is up to UE capability</w:t>
            </w:r>
            <w:r w:rsidRPr="00D077B2">
              <w:rPr>
                <w:rFonts w:eastAsia="DengXian"/>
                <w:sz w:val="22"/>
                <w:szCs w:val="22"/>
                <w:lang w:eastAsia="zh-CN"/>
              </w:rPr>
              <w:t>.</w:t>
            </w:r>
          </w:p>
          <w:p w14:paraId="567ECCA5" w14:textId="77777777" w:rsidR="00D077B2" w:rsidRPr="00D077B2" w:rsidRDefault="00D077B2" w:rsidP="00D077B2">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597DC00A" w14:textId="77777777" w:rsidR="00D077B2" w:rsidRPr="00D077B2" w:rsidRDefault="00D077B2" w:rsidP="00D077B2">
            <w:pPr>
              <w:overflowPunct/>
              <w:autoSpaceDE/>
              <w:autoSpaceDN/>
              <w:adjustRightInd/>
              <w:spacing w:after="0"/>
              <w:textAlignment w:val="auto"/>
              <w:rPr>
                <w:rFonts w:eastAsia="DengXian"/>
                <w:sz w:val="22"/>
                <w:szCs w:val="22"/>
                <w:lang w:eastAsia="zh-CN"/>
              </w:rPr>
            </w:pPr>
            <w:r w:rsidRPr="00D077B2">
              <w:rPr>
                <w:rFonts w:eastAsia="DengXian"/>
                <w:sz w:val="22"/>
                <w:szCs w:val="22"/>
                <w:lang w:eastAsia="zh-CN"/>
              </w:rPr>
              <w:t>Incorporating below text into the general part of the LS</w:t>
            </w:r>
          </w:p>
          <w:p w14:paraId="483D2144" w14:textId="77777777" w:rsidR="00D077B2" w:rsidRPr="00D077B2" w:rsidRDefault="00D077B2" w:rsidP="00D077B2">
            <w:pPr>
              <w:overflowPunct/>
              <w:autoSpaceDE/>
              <w:autoSpaceDN/>
              <w:adjustRightInd/>
              <w:spacing w:after="0"/>
              <w:textAlignment w:val="auto"/>
              <w:rPr>
                <w:rFonts w:eastAsia="Batang"/>
                <w:sz w:val="22"/>
                <w:szCs w:val="22"/>
                <w:lang w:eastAsia="zh-CN"/>
              </w:rPr>
            </w:pPr>
            <w:r w:rsidRPr="00D077B2">
              <w:rPr>
                <w:rFonts w:eastAsia="Batang"/>
                <w:sz w:val="22"/>
                <w:szCs w:val="22"/>
                <w:lang w:eastAsia="zh-CN"/>
              </w:rPr>
              <w:t xml:space="preserve">In RAN1’s </w:t>
            </w:r>
            <w:r w:rsidRPr="00D077B2">
              <w:rPr>
                <w:rFonts w:eastAsia="DengXian"/>
                <w:sz w:val="22"/>
                <w:szCs w:val="22"/>
                <w:lang w:eastAsia="zh-CN"/>
              </w:rPr>
              <w:t xml:space="preserve">discussion </w:t>
            </w:r>
            <w:r w:rsidRPr="00D077B2">
              <w:rPr>
                <w:rFonts w:eastAsia="Batang"/>
                <w:sz w:val="22"/>
                <w:szCs w:val="22"/>
                <w:lang w:eastAsia="zh-CN"/>
              </w:rPr>
              <w:t>of RAN 2 terminologies</w:t>
            </w:r>
            <w:r w:rsidRPr="00D077B2">
              <w:rPr>
                <w:rFonts w:eastAsia="DengXian"/>
                <w:sz w:val="22"/>
                <w:szCs w:val="22"/>
                <w:lang w:eastAsia="zh-CN"/>
              </w:rPr>
              <w:t xml:space="preserve"> on beam management</w:t>
            </w:r>
            <w:r w:rsidRPr="00D077B2">
              <w:rPr>
                <w:rFonts w:eastAsia="Batang"/>
                <w:sz w:val="22"/>
                <w:szCs w:val="22"/>
                <w:lang w:eastAsia="zh-CN"/>
              </w:rPr>
              <w:t xml:space="preserve">, </w:t>
            </w:r>
          </w:p>
          <w:p w14:paraId="6C31FB2D" w14:textId="77777777" w:rsidR="00D077B2" w:rsidRPr="00D077B2" w:rsidRDefault="00D077B2" w:rsidP="00D077B2">
            <w:pPr>
              <w:numPr>
                <w:ilvl w:val="0"/>
                <w:numId w:val="123"/>
              </w:numPr>
              <w:overflowPunct/>
              <w:autoSpaceDE/>
              <w:autoSpaceDN/>
              <w:adjustRightInd/>
              <w:spacing w:after="0"/>
              <w:textAlignment w:val="auto"/>
              <w:rPr>
                <w:rFonts w:eastAsia="Batang"/>
                <w:sz w:val="22"/>
                <w:szCs w:val="22"/>
                <w:lang w:eastAsia="de-DE"/>
              </w:rPr>
            </w:pPr>
            <w:r w:rsidRPr="00D077B2">
              <w:rPr>
                <w:rFonts w:eastAsia="Batang"/>
                <w:sz w:val="22"/>
                <w:szCs w:val="22"/>
                <w:lang w:eastAsia="x-none"/>
              </w:rPr>
              <w:t>The</w:t>
            </w:r>
            <w:r w:rsidRPr="00D077B2">
              <w:rPr>
                <w:rFonts w:eastAsia="DengXian"/>
                <w:sz w:val="22"/>
                <w:szCs w:val="22"/>
                <w:lang w:eastAsia="zh-CN"/>
              </w:rPr>
              <w:t xml:space="preserve"> concept/terminology</w:t>
            </w:r>
            <w:r w:rsidRPr="00D077B2">
              <w:rPr>
                <w:rFonts w:eastAsia="Batang"/>
                <w:sz w:val="22"/>
                <w:szCs w:val="22"/>
                <w:lang w:eastAsia="x-none"/>
              </w:rPr>
              <w:t xml:space="preserve"> “functionality“</w:t>
            </w:r>
            <w:r w:rsidRPr="00D077B2">
              <w:rPr>
                <w:rFonts w:eastAsia="Batang"/>
                <w:sz w:val="22"/>
                <w:szCs w:val="22"/>
                <w:lang w:eastAsia="de-DE"/>
              </w:rPr>
              <w:t xml:space="preserve"> of </w:t>
            </w:r>
            <w:r w:rsidRPr="00D077B2">
              <w:rPr>
                <w:rFonts w:eastAsia="Batang"/>
                <w:b/>
                <w:bCs/>
                <w:sz w:val="22"/>
                <w:szCs w:val="22"/>
                <w:lang w:eastAsia="de-DE"/>
              </w:rPr>
              <w:t xml:space="preserve">Supported </w:t>
            </w:r>
            <w:r w:rsidRPr="00D077B2">
              <w:rPr>
                <w:rFonts w:eastAsia="Batang"/>
                <w:b/>
                <w:bCs/>
                <w:sz w:val="22"/>
                <w:szCs w:val="22"/>
                <w:lang w:eastAsia="x-none"/>
              </w:rPr>
              <w:t>functionalities</w:t>
            </w:r>
            <w:r w:rsidRPr="00D077B2">
              <w:rPr>
                <w:rFonts w:eastAsia="Batang"/>
                <w:sz w:val="22"/>
                <w:szCs w:val="22"/>
                <w:lang w:eastAsia="x-none"/>
              </w:rPr>
              <w:t xml:space="preserve"> </w:t>
            </w:r>
            <w:r w:rsidRPr="00D077B2">
              <w:rPr>
                <w:rFonts w:eastAsia="Batang"/>
                <w:sz w:val="22"/>
                <w:szCs w:val="22"/>
                <w:lang w:eastAsia="de-DE"/>
              </w:rPr>
              <w:t>may refer to UE-capability information/parameters i.e., Rel-19 AI/ML-specific FGs</w:t>
            </w:r>
          </w:p>
          <w:p w14:paraId="547DE681" w14:textId="77777777" w:rsidR="00D077B2" w:rsidRPr="00D077B2" w:rsidRDefault="00D077B2" w:rsidP="00D077B2">
            <w:pPr>
              <w:numPr>
                <w:ilvl w:val="0"/>
                <w:numId w:val="123"/>
              </w:numPr>
              <w:overflowPunct/>
              <w:autoSpaceDE/>
              <w:autoSpaceDN/>
              <w:adjustRightInd/>
              <w:spacing w:after="0"/>
              <w:textAlignment w:val="auto"/>
              <w:rPr>
                <w:rFonts w:eastAsia="Batang"/>
                <w:sz w:val="22"/>
                <w:szCs w:val="22"/>
                <w:lang w:eastAsia="de-DE"/>
              </w:rPr>
            </w:pPr>
            <w:r w:rsidRPr="00D077B2">
              <w:rPr>
                <w:rFonts w:eastAsia="Batang"/>
                <w:sz w:val="22"/>
                <w:szCs w:val="22"/>
                <w:lang w:eastAsia="x-none"/>
              </w:rPr>
              <w:t xml:space="preserve">The </w:t>
            </w:r>
            <w:r w:rsidRPr="00D077B2">
              <w:rPr>
                <w:rFonts w:eastAsia="DengXian"/>
                <w:sz w:val="22"/>
                <w:szCs w:val="22"/>
                <w:lang w:eastAsia="zh-CN"/>
              </w:rPr>
              <w:t>concept/terminology</w:t>
            </w:r>
            <w:r w:rsidRPr="00D077B2">
              <w:rPr>
                <w:rFonts w:eastAsia="Batang"/>
                <w:sz w:val="22"/>
                <w:szCs w:val="22"/>
                <w:lang w:eastAsia="x-none"/>
              </w:rPr>
              <w:t xml:space="preserve"> “ functionality“</w:t>
            </w:r>
            <w:r w:rsidRPr="00D077B2">
              <w:rPr>
                <w:rFonts w:eastAsia="Batang"/>
                <w:sz w:val="22"/>
                <w:szCs w:val="22"/>
                <w:lang w:eastAsia="de-DE"/>
              </w:rPr>
              <w:t xml:space="preserve"> of </w:t>
            </w:r>
            <w:r w:rsidRPr="00D077B2">
              <w:rPr>
                <w:rFonts w:eastAsia="Batang"/>
                <w:b/>
                <w:bCs/>
                <w:sz w:val="22"/>
                <w:szCs w:val="22"/>
                <w:lang w:eastAsia="de-DE"/>
              </w:rPr>
              <w:t xml:space="preserve">Applicable </w:t>
            </w:r>
            <w:r w:rsidRPr="00D077B2">
              <w:rPr>
                <w:rFonts w:eastAsia="Batang"/>
                <w:b/>
                <w:bCs/>
                <w:sz w:val="22"/>
                <w:szCs w:val="22"/>
                <w:lang w:eastAsia="x-none"/>
              </w:rPr>
              <w:t>functionalities</w:t>
            </w:r>
            <w:r w:rsidRPr="00D077B2">
              <w:rPr>
                <w:rFonts w:eastAsia="Batang"/>
                <w:sz w:val="22"/>
                <w:szCs w:val="22"/>
                <w:lang w:eastAsia="x-none"/>
              </w:rPr>
              <w:t xml:space="preserve"> </w:t>
            </w:r>
            <w:r w:rsidRPr="00D077B2">
              <w:rPr>
                <w:rFonts w:eastAsia="Batang"/>
                <w:sz w:val="22"/>
                <w:szCs w:val="22"/>
                <w:lang w:eastAsia="de-DE"/>
              </w:rPr>
              <w:t xml:space="preserve">may refer to </w:t>
            </w:r>
            <w:r w:rsidRPr="00D077B2">
              <w:rPr>
                <w:rFonts w:eastAsia="Batang"/>
                <w:i/>
                <w:iCs/>
                <w:sz w:val="22"/>
                <w:szCs w:val="22"/>
                <w:lang w:eastAsia="de-DE"/>
              </w:rPr>
              <w:t>CSI-ReportConfig</w:t>
            </w:r>
            <w:r w:rsidRPr="00D077B2">
              <w:rPr>
                <w:rFonts w:eastAsia="Batang"/>
                <w:sz w:val="22"/>
                <w:szCs w:val="22"/>
                <w:lang w:eastAsia="de-DE"/>
              </w:rPr>
              <w:t xml:space="preserve"> for inference configuration or a set of inference related parameters or information/parameters</w:t>
            </w:r>
            <w:r w:rsidRPr="00D077B2">
              <w:rPr>
                <w:rFonts w:eastAsia="DengXian"/>
                <w:sz w:val="22"/>
                <w:szCs w:val="22"/>
                <w:lang w:eastAsia="zh-CN"/>
              </w:rPr>
              <w:t xml:space="preserve"> indicated by UE </w:t>
            </w:r>
          </w:p>
          <w:p w14:paraId="7D00D81F" w14:textId="77777777" w:rsidR="00D077B2" w:rsidRPr="00D077B2" w:rsidRDefault="00D077B2" w:rsidP="00D077B2">
            <w:pPr>
              <w:numPr>
                <w:ilvl w:val="0"/>
                <w:numId w:val="123"/>
              </w:numPr>
              <w:tabs>
                <w:tab w:val="left" w:pos="360"/>
                <w:tab w:val="left" w:pos="709"/>
              </w:tabs>
              <w:overflowPunct/>
              <w:autoSpaceDE/>
              <w:autoSpaceDN/>
              <w:adjustRightInd/>
              <w:spacing w:after="0"/>
              <w:textAlignment w:val="auto"/>
              <w:rPr>
                <w:rFonts w:eastAsia="Batang"/>
                <w:sz w:val="22"/>
                <w:szCs w:val="22"/>
                <w:lang w:eastAsia="de-DE"/>
              </w:rPr>
            </w:pPr>
            <w:r w:rsidRPr="00D077B2">
              <w:rPr>
                <w:rFonts w:eastAsia="Batang"/>
                <w:sz w:val="22"/>
                <w:szCs w:val="22"/>
                <w:lang w:eastAsia="x-none"/>
              </w:rPr>
              <w:t xml:space="preserve">The </w:t>
            </w:r>
            <w:r w:rsidRPr="00D077B2">
              <w:rPr>
                <w:rFonts w:eastAsia="Batang"/>
                <w:b/>
                <w:bCs/>
                <w:sz w:val="22"/>
                <w:szCs w:val="22"/>
                <w:lang w:eastAsia="de-DE"/>
              </w:rPr>
              <w:t xml:space="preserve">Activated </w:t>
            </w:r>
            <w:r w:rsidRPr="00D077B2">
              <w:rPr>
                <w:rFonts w:eastAsia="Batang"/>
                <w:b/>
                <w:bCs/>
                <w:sz w:val="22"/>
                <w:szCs w:val="22"/>
                <w:lang w:eastAsia="x-none"/>
              </w:rPr>
              <w:t>functionalities</w:t>
            </w:r>
            <w:r w:rsidRPr="00D077B2">
              <w:rPr>
                <w:rFonts w:eastAsia="DengXian"/>
                <w:sz w:val="22"/>
                <w:szCs w:val="22"/>
                <w:lang w:eastAsia="zh-CN"/>
              </w:rPr>
              <w:t xml:space="preserve"> </w:t>
            </w:r>
            <w:r w:rsidRPr="00D077B2">
              <w:rPr>
                <w:rFonts w:eastAsia="Batang"/>
                <w:sz w:val="22"/>
                <w:szCs w:val="22"/>
                <w:lang w:eastAsia="de-DE"/>
              </w:rPr>
              <w:t xml:space="preserve">may </w:t>
            </w:r>
            <w:r w:rsidRPr="00D077B2">
              <w:rPr>
                <w:rFonts w:eastAsia="DengXian"/>
                <w:sz w:val="22"/>
                <w:szCs w:val="22"/>
                <w:lang w:eastAsia="zh-CN"/>
              </w:rPr>
              <w:t>be enabled based on CSI framework.</w:t>
            </w:r>
          </w:p>
          <w:p w14:paraId="247027BB" w14:textId="77777777" w:rsidR="00D077B2" w:rsidRPr="00D077B2" w:rsidRDefault="00D077B2" w:rsidP="00D077B2">
            <w:pPr>
              <w:overflowPunct/>
              <w:autoSpaceDE/>
              <w:autoSpaceDN/>
              <w:adjustRightInd/>
              <w:spacing w:after="0"/>
              <w:textAlignment w:val="auto"/>
              <w:rPr>
                <w:rFonts w:eastAsia="DengXian"/>
                <w:sz w:val="22"/>
                <w:szCs w:val="22"/>
                <w:lang w:eastAsia="zh-CN"/>
              </w:rPr>
            </w:pPr>
            <w:r w:rsidRPr="00D077B2">
              <w:rPr>
                <w:rFonts w:eastAsia="DengXian"/>
                <w:sz w:val="22"/>
                <w:szCs w:val="22"/>
                <w:lang w:eastAsia="zh-CN"/>
              </w:rPr>
              <w:t>Therefore, t</w:t>
            </w:r>
            <w:r w:rsidRPr="00D077B2">
              <w:rPr>
                <w:rFonts w:eastAsia="Batang"/>
                <w:sz w:val="22"/>
                <w:szCs w:val="22"/>
                <w:lang w:eastAsia="de-DE"/>
              </w:rPr>
              <w:t>he meaning and the granularity of “</w:t>
            </w:r>
            <w:r w:rsidRPr="00D077B2">
              <w:rPr>
                <w:rFonts w:eastAsia="Batang"/>
                <w:i/>
                <w:iCs/>
                <w:sz w:val="22"/>
                <w:szCs w:val="22"/>
                <w:lang w:eastAsia="de-DE"/>
              </w:rPr>
              <w:t>functionality</w:t>
            </w:r>
            <w:r w:rsidRPr="00D077B2">
              <w:rPr>
                <w:rFonts w:eastAsia="Batang"/>
                <w:sz w:val="22"/>
                <w:szCs w:val="22"/>
                <w:lang w:eastAsia="de-DE"/>
              </w:rPr>
              <w:t xml:space="preserve">“for </w:t>
            </w:r>
            <w:r w:rsidRPr="00D077B2">
              <w:rPr>
                <w:rFonts w:eastAsia="Batang"/>
                <w:b/>
                <w:bCs/>
                <w:sz w:val="22"/>
                <w:szCs w:val="22"/>
                <w:lang w:eastAsia="de-DE"/>
              </w:rPr>
              <w:t>Applicable functionalities,</w:t>
            </w:r>
            <w:r w:rsidRPr="00D077B2">
              <w:rPr>
                <w:rFonts w:eastAsia="Batang"/>
                <w:sz w:val="22"/>
                <w:szCs w:val="22"/>
                <w:lang w:eastAsia="de-DE"/>
              </w:rPr>
              <w:t xml:space="preserve"> </w:t>
            </w:r>
            <w:r w:rsidRPr="00D077B2">
              <w:rPr>
                <w:rFonts w:eastAsia="Batang"/>
                <w:b/>
                <w:bCs/>
                <w:sz w:val="22"/>
                <w:szCs w:val="22"/>
                <w:lang w:eastAsia="de-DE"/>
              </w:rPr>
              <w:t>Activated functionalities</w:t>
            </w:r>
            <w:r w:rsidRPr="00D077B2">
              <w:rPr>
                <w:rFonts w:eastAsia="Batang"/>
                <w:sz w:val="22"/>
                <w:szCs w:val="22"/>
                <w:lang w:eastAsia="de-DE"/>
              </w:rPr>
              <w:t xml:space="preserve"> and </w:t>
            </w:r>
            <w:r w:rsidRPr="00D077B2">
              <w:rPr>
                <w:rFonts w:eastAsia="Batang"/>
                <w:b/>
                <w:bCs/>
                <w:sz w:val="22"/>
                <w:szCs w:val="22"/>
                <w:lang w:eastAsia="de-DE"/>
              </w:rPr>
              <w:t>Supported functionalities</w:t>
            </w:r>
            <w:r w:rsidRPr="00D077B2">
              <w:rPr>
                <w:rFonts w:eastAsia="Batang"/>
                <w:sz w:val="22"/>
                <w:szCs w:val="22"/>
                <w:lang w:eastAsia="de-DE"/>
              </w:rPr>
              <w:t xml:space="preserve"> may or may not be the same</w:t>
            </w:r>
            <w:r w:rsidRPr="00D077B2">
              <w:rPr>
                <w:rFonts w:eastAsia="DengXian"/>
                <w:sz w:val="22"/>
                <w:szCs w:val="22"/>
                <w:lang w:eastAsia="zh-CN"/>
              </w:rPr>
              <w:t>, depends on certain option in RAN1, and the discussion is still ongoing</w:t>
            </w:r>
          </w:p>
          <w:p w14:paraId="7DB0FE2E" w14:textId="77777777" w:rsidR="00D077B2" w:rsidRPr="00D077B2" w:rsidRDefault="00D077B2" w:rsidP="00D077B2">
            <w:pPr>
              <w:overflowPunct/>
              <w:autoSpaceDE/>
              <w:autoSpaceDN/>
              <w:adjustRightInd/>
              <w:spacing w:before="100" w:beforeAutospacing="1" w:after="160"/>
              <w:textAlignment w:val="auto"/>
              <w:rPr>
                <w:color w:val="493118"/>
                <w:sz w:val="22"/>
                <w:szCs w:val="22"/>
                <w:highlight w:val="green"/>
                <w:lang w:val="en-US" w:eastAsia="zh-CN"/>
              </w:rPr>
            </w:pPr>
            <w:bookmarkStart w:id="0" w:name="_Hlk179971312"/>
            <w:r w:rsidRPr="00D077B2">
              <w:rPr>
                <w:color w:val="493118"/>
                <w:sz w:val="22"/>
                <w:szCs w:val="22"/>
                <w:highlight w:val="green"/>
                <w:lang w:val="en-US" w:eastAsia="zh-CN"/>
              </w:rPr>
              <w:lastRenderedPageBreak/>
              <w:t>Agreement</w:t>
            </w:r>
          </w:p>
          <w:p w14:paraId="0A143555" w14:textId="77777777" w:rsidR="00D077B2" w:rsidRPr="00D077B2" w:rsidRDefault="00D077B2" w:rsidP="00D077B2">
            <w:pPr>
              <w:overflowPunct/>
              <w:autoSpaceDE/>
              <w:autoSpaceDN/>
              <w:adjustRightInd/>
              <w:spacing w:before="100" w:beforeAutospacing="1" w:after="160"/>
              <w:textAlignment w:val="auto"/>
              <w:rPr>
                <w:color w:val="493118"/>
                <w:sz w:val="22"/>
                <w:szCs w:val="22"/>
                <w:lang w:val="en-US" w:eastAsia="zh-CN"/>
              </w:rPr>
            </w:pPr>
            <w:r w:rsidRPr="00D077B2">
              <w:rPr>
                <w:color w:val="493118"/>
                <w:sz w:val="22"/>
                <w:szCs w:val="22"/>
                <w:lang w:val="en-US" w:eastAsia="zh-CN"/>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4"/>
            </w:tblGrid>
            <w:tr w:rsidR="00D077B2" w:rsidRPr="00D077B2" w14:paraId="1A303F26" w14:textId="77777777" w:rsidTr="00603F90">
              <w:tc>
                <w:tcPr>
                  <w:tcW w:w="10456" w:type="dxa"/>
                  <w:shd w:val="clear" w:color="auto" w:fill="auto"/>
                </w:tcPr>
                <w:p w14:paraId="444EB2DA" w14:textId="77777777" w:rsidR="00D077B2" w:rsidRPr="00D077B2" w:rsidRDefault="00D077B2" w:rsidP="00D077B2">
                  <w:pPr>
                    <w:tabs>
                      <w:tab w:val="left" w:pos="360"/>
                      <w:tab w:val="left" w:pos="1080"/>
                    </w:tabs>
                    <w:overflowPunct/>
                    <w:autoSpaceDE/>
                    <w:autoSpaceDN/>
                    <w:adjustRightInd/>
                    <w:spacing w:after="0"/>
                    <w:textAlignment w:val="auto"/>
                    <w:rPr>
                      <w:rFonts w:eastAsia="DengXian"/>
                      <w:sz w:val="22"/>
                      <w:szCs w:val="22"/>
                      <w:lang w:eastAsia="zh-CN"/>
                    </w:rPr>
                  </w:pPr>
                  <w:r w:rsidRPr="00D077B2">
                    <w:rPr>
                      <w:rFonts w:eastAsia="Batang"/>
                      <w:sz w:val="22"/>
                      <w:szCs w:val="22"/>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0"/>
          </w:tbl>
          <w:p w14:paraId="460F15DB" w14:textId="68A65293" w:rsidR="00A64798" w:rsidRPr="0087678A" w:rsidRDefault="00A64798" w:rsidP="001657DD">
            <w:pPr>
              <w:overflowPunct/>
              <w:autoSpaceDE/>
              <w:autoSpaceDN/>
              <w:adjustRightInd/>
              <w:spacing w:after="0" w:line="264" w:lineRule="auto"/>
              <w:textAlignment w:val="auto"/>
              <w:rPr>
                <w:sz w:val="22"/>
                <w:szCs w:val="22"/>
                <w:lang w:eastAsia="zh-CN"/>
              </w:rPr>
            </w:pPr>
          </w:p>
        </w:tc>
      </w:tr>
    </w:tbl>
    <w:p w14:paraId="55F8116A" w14:textId="63F6610D"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0358FE97" w14:textId="77777777" w:rsidR="00D22BE3" w:rsidRDefault="00D22BE3" w:rsidP="00D22BE3">
      <w:pPr>
        <w:spacing w:before="240"/>
        <w:jc w:val="both"/>
        <w:rPr>
          <w:sz w:val="22"/>
          <w:lang w:eastAsia="zh-CN"/>
        </w:rPr>
      </w:pPr>
    </w:p>
    <w:p w14:paraId="082BA3A0" w14:textId="25DC691F" w:rsidR="00D22BE3" w:rsidRPr="00332158" w:rsidRDefault="001700FC" w:rsidP="00D22BE3">
      <w:pPr>
        <w:pStyle w:val="1"/>
        <w:numPr>
          <w:ilvl w:val="0"/>
          <w:numId w:val="5"/>
        </w:numPr>
        <w:pBdr>
          <w:top w:val="single" w:sz="12" w:space="4" w:color="auto"/>
        </w:pBdr>
        <w:rPr>
          <w:rFonts w:cs="Arial"/>
          <w:lang w:val="en-US"/>
        </w:rPr>
      </w:pPr>
      <w:r>
        <w:rPr>
          <w:rFonts w:cs="Arial"/>
          <w:lang w:val="en-US"/>
        </w:rPr>
        <w:t>RAN2 LS related</w:t>
      </w:r>
    </w:p>
    <w:p w14:paraId="4ABD935D" w14:textId="3CC8289B" w:rsidR="001657DD" w:rsidRDefault="001657DD" w:rsidP="00A96915">
      <w:pPr>
        <w:spacing w:before="240"/>
        <w:jc w:val="both"/>
        <w:rPr>
          <w:sz w:val="22"/>
          <w:lang w:val="en-US" w:eastAsia="zh-CN"/>
        </w:rPr>
      </w:pPr>
      <w:r>
        <w:rPr>
          <w:sz w:val="22"/>
          <w:lang w:val="en-US" w:eastAsia="zh-CN"/>
        </w:rPr>
        <w:t xml:space="preserve">In RAN1 #118bis meeting, RAN2 sent LS to RAN1 regarding </w:t>
      </w:r>
      <w:r w:rsidR="0087678A" w:rsidRPr="0087678A">
        <w:rPr>
          <w:sz w:val="22"/>
          <w:lang w:val="en-US" w:eastAsia="zh-CN"/>
        </w:rPr>
        <w:t xml:space="preserve">applicable functionality reporting for beam management </w:t>
      </w:r>
      <w:r w:rsidR="00774178">
        <w:rPr>
          <w:sz w:val="22"/>
          <w:lang w:val="en-US" w:eastAsia="zh-CN"/>
        </w:rPr>
        <w:t xml:space="preserve">with </w:t>
      </w:r>
      <w:r w:rsidR="0087678A" w:rsidRPr="0087678A">
        <w:rPr>
          <w:sz w:val="22"/>
          <w:lang w:val="en-US" w:eastAsia="zh-CN"/>
        </w:rPr>
        <w:t>UE-side model</w:t>
      </w:r>
      <w:r w:rsidR="0087678A">
        <w:rPr>
          <w:sz w:val="22"/>
          <w:lang w:val="en-US" w:eastAsia="zh-CN"/>
        </w:rPr>
        <w:t>. And RAN2 asked RAN1 a list of questions as shown below.</w:t>
      </w:r>
    </w:p>
    <w:tbl>
      <w:tblPr>
        <w:tblStyle w:val="af7"/>
        <w:tblW w:w="0" w:type="auto"/>
        <w:tblLook w:val="04A0" w:firstRow="1" w:lastRow="0" w:firstColumn="1" w:lastColumn="0" w:noHBand="0" w:noVBand="1"/>
      </w:tblPr>
      <w:tblGrid>
        <w:gridCol w:w="10160"/>
      </w:tblGrid>
      <w:tr w:rsidR="0087678A" w14:paraId="4884917E" w14:textId="77777777" w:rsidTr="0087678A">
        <w:tc>
          <w:tcPr>
            <w:tcW w:w="10160" w:type="dxa"/>
          </w:tcPr>
          <w:p w14:paraId="346DD6AE" w14:textId="77777777" w:rsidR="0087678A" w:rsidRPr="0087678A" w:rsidRDefault="0087678A" w:rsidP="0087678A">
            <w:pPr>
              <w:tabs>
                <w:tab w:val="left" w:pos="2160"/>
              </w:tabs>
              <w:overflowPunct/>
              <w:autoSpaceDE/>
              <w:autoSpaceDN/>
              <w:adjustRightInd/>
              <w:spacing w:after="0"/>
              <w:ind w:hanging="3"/>
              <w:textAlignment w:val="auto"/>
              <w:rPr>
                <w:rFonts w:eastAsia="MS Mincho"/>
                <w:sz w:val="22"/>
                <w:szCs w:val="22"/>
                <w:u w:val="single"/>
                <w:lang w:eastAsia="en-GB"/>
              </w:rPr>
            </w:pPr>
            <w:r w:rsidRPr="0087678A">
              <w:rPr>
                <w:rFonts w:eastAsia="MS Mincho"/>
                <w:sz w:val="22"/>
                <w:szCs w:val="22"/>
                <w:u w:val="single"/>
                <w:lang w:eastAsia="en-GB"/>
              </w:rPr>
              <w:t>On General</w:t>
            </w:r>
          </w:p>
          <w:p w14:paraId="74D19EFC"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Q1: In Step 2, what is the granularity of functionality? For example, whether it is a use case (e.g. beam management), whether it is a sub-use case (e.g. beam management Case 1), or others?</w:t>
            </w:r>
          </w:p>
          <w:p w14:paraId="28CD1838" w14:textId="77777777" w:rsidR="0087678A" w:rsidRPr="0087678A" w:rsidRDefault="0087678A" w:rsidP="0087678A">
            <w:pPr>
              <w:tabs>
                <w:tab w:val="left" w:pos="2160"/>
              </w:tabs>
              <w:overflowPunct/>
              <w:autoSpaceDE/>
              <w:autoSpaceDN/>
              <w:adjustRightInd/>
              <w:spacing w:after="0"/>
              <w:ind w:hanging="3"/>
              <w:textAlignment w:val="auto"/>
              <w:rPr>
                <w:rFonts w:eastAsia="MS Mincho"/>
                <w:sz w:val="22"/>
                <w:szCs w:val="22"/>
                <w:u w:val="single"/>
                <w:lang w:eastAsia="en-GB"/>
              </w:rPr>
            </w:pPr>
            <w:r w:rsidRPr="0087678A">
              <w:rPr>
                <w:rFonts w:eastAsia="MS Mincho"/>
                <w:sz w:val="22"/>
                <w:szCs w:val="22"/>
                <w:u w:val="single"/>
                <w:lang w:eastAsia="en-GB"/>
              </w:rPr>
              <w:t>On NW-side additional condition and configuration</w:t>
            </w:r>
          </w:p>
          <w:p w14:paraId="5F26DAC2"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 xml:space="preserve">Q2: What is the content of NW-side additional condition, i.e. is it correct the RAN2 assumption of a NW-side additional condition assumed as associated ID? </w:t>
            </w:r>
            <w:r w:rsidRPr="0087678A" w:rsidDel="006661FF">
              <w:rPr>
                <w:rFonts w:eastAsia="DengXian"/>
                <w:kern w:val="2"/>
                <w:sz w:val="22"/>
                <w:szCs w:val="22"/>
                <w:lang w:val="en-US" w:eastAsia="zh-CN"/>
                <w14:ligatures w14:val="standardContextual"/>
              </w:rPr>
              <w:t xml:space="preserve"> </w:t>
            </w:r>
          </w:p>
          <w:p w14:paraId="70A32A14"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Q3: Is NW-side additional condition functionality specific?</w:t>
            </w:r>
          </w:p>
          <w:p w14:paraId="3E9226CB"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07E71862" w14:textId="77777777" w:rsidR="0087678A" w:rsidRPr="0087678A" w:rsidRDefault="0087678A" w:rsidP="0087678A">
            <w:pPr>
              <w:numPr>
                <w:ilvl w:val="1"/>
                <w:numId w:val="124"/>
              </w:numPr>
              <w:tabs>
                <w:tab w:val="left" w:pos="2160"/>
              </w:tabs>
              <w:overflowPunct/>
              <w:autoSpaceDE/>
              <w:autoSpaceDN/>
              <w:adjustRightInd/>
              <w:spacing w:after="240" w:line="278" w:lineRule="auto"/>
              <w:textAlignment w:val="auto"/>
              <w:rPr>
                <w:rFonts w:eastAsia="MS Mincho"/>
                <w:sz w:val="22"/>
                <w:szCs w:val="22"/>
                <w:lang w:eastAsia="en-GB"/>
              </w:rPr>
            </w:pPr>
            <w:r w:rsidRPr="0087678A">
              <w:rPr>
                <w:rFonts w:eastAsia="MS Mincho"/>
                <w:sz w:val="22"/>
                <w:szCs w:val="22"/>
                <w:lang w:eastAsia="en-GB"/>
              </w:rPr>
              <w:t xml:space="preserve">Q4-1: </w:t>
            </w:r>
            <w:r w:rsidRPr="0087678A">
              <w:rPr>
                <w:rFonts w:eastAsia="MS Mincho"/>
                <w:sz w:val="22"/>
                <w:szCs w:val="22"/>
                <w:lang w:val="en-US" w:eastAsia="en-GB"/>
              </w:rPr>
              <w:t xml:space="preserve">In RAN2, it is FFS whether NW-side additional condition is mandatory or optional. In order to discuss further, RAN2 would like to understand </w:t>
            </w:r>
            <w:r w:rsidRPr="0087678A">
              <w:rPr>
                <w:rFonts w:eastAsia="MS Mincho"/>
                <w:sz w:val="22"/>
                <w:szCs w:val="22"/>
                <w:lang w:eastAsia="en-GB"/>
              </w:rPr>
              <w:t>whether</w:t>
            </w:r>
            <w:r w:rsidRPr="0087678A">
              <w:rPr>
                <w:rFonts w:ascii="Calibri" w:eastAsia="MS Mincho" w:hAnsi="Calibri" w:cs="Calibri"/>
                <w:sz w:val="22"/>
                <w:szCs w:val="22"/>
                <w:lang w:eastAsia="en-GB"/>
              </w:rPr>
              <w:t xml:space="preserve"> </w:t>
            </w:r>
            <w:r w:rsidRPr="0087678A">
              <w:rPr>
                <w:rFonts w:eastAsia="MS Mincho"/>
                <w:sz w:val="22"/>
                <w:szCs w:val="22"/>
                <w:lang w:eastAsia="en-GB"/>
              </w:rPr>
              <w:t xml:space="preserve">it is feasible for UE to decide the applicable functionalities without NW-side additional condition? </w:t>
            </w:r>
          </w:p>
          <w:p w14:paraId="479F2AE3" w14:textId="77777777" w:rsidR="0087678A" w:rsidRPr="0087678A" w:rsidRDefault="0087678A" w:rsidP="0087678A">
            <w:pPr>
              <w:numPr>
                <w:ilvl w:val="1"/>
                <w:numId w:val="124"/>
              </w:numPr>
              <w:tabs>
                <w:tab w:val="left" w:pos="1622"/>
              </w:tabs>
              <w:overflowPunct/>
              <w:autoSpaceDE/>
              <w:autoSpaceDN/>
              <w:adjustRightInd/>
              <w:spacing w:after="240" w:line="278" w:lineRule="auto"/>
              <w:textAlignment w:val="auto"/>
              <w:rPr>
                <w:rFonts w:eastAsia="MS Mincho"/>
                <w:sz w:val="22"/>
                <w:szCs w:val="22"/>
                <w:lang w:eastAsia="en-GB"/>
              </w:rPr>
            </w:pPr>
            <w:r w:rsidRPr="0087678A">
              <w:rPr>
                <w:rFonts w:eastAsia="MS Mincho"/>
                <w:sz w:val="22"/>
                <w:szCs w:val="22"/>
                <w:lang w:eastAsia="en-GB"/>
              </w:rPr>
              <w:t xml:space="preserve">Q4-2: In RAN2, it is FFS whether configuration (e.g. inference configuration) other than NW-side additional condition can be included in Step 3. RAN2 would like to understand whether it is feasible </w:t>
            </w:r>
            <w:r w:rsidRPr="0087678A">
              <w:rPr>
                <w:rFonts w:eastAsia="MS Mincho"/>
                <w:sz w:val="22"/>
                <w:szCs w:val="22"/>
                <w:lang w:val="en-US" w:eastAsia="en-GB"/>
              </w:rPr>
              <w:t>and required </w:t>
            </w:r>
            <w:r w:rsidRPr="0087678A">
              <w:rPr>
                <w:rFonts w:eastAsia="MS Mincho"/>
                <w:sz w:val="22"/>
                <w:szCs w:val="22"/>
                <w:lang w:eastAsia="en-GB"/>
              </w:rPr>
              <w:t>for gNB to provide configuration (e.g. inference configuration) other than NW-side additional condition in Step 3 for UE to determine applicable functionalities?</w:t>
            </w:r>
          </w:p>
          <w:p w14:paraId="403D24A6" w14:textId="77777777" w:rsidR="0087678A" w:rsidRPr="0087678A" w:rsidRDefault="0087678A" w:rsidP="0087678A">
            <w:pPr>
              <w:numPr>
                <w:ilvl w:val="1"/>
                <w:numId w:val="124"/>
              </w:numPr>
              <w:tabs>
                <w:tab w:val="left" w:pos="2160"/>
              </w:tabs>
              <w:overflowPunct/>
              <w:autoSpaceDE/>
              <w:autoSpaceDN/>
              <w:adjustRightInd/>
              <w:spacing w:after="240" w:line="278" w:lineRule="auto"/>
              <w:textAlignment w:val="auto"/>
              <w:rPr>
                <w:rFonts w:eastAsia="MS Mincho"/>
                <w:sz w:val="22"/>
                <w:szCs w:val="22"/>
                <w:lang w:eastAsia="en-GB"/>
              </w:rPr>
            </w:pPr>
            <w:r w:rsidRPr="0087678A">
              <w:rPr>
                <w:rFonts w:eastAsia="MS Mincho"/>
                <w:sz w:val="22"/>
                <w:szCs w:val="22"/>
                <w:lang w:eastAsia="en-GB"/>
              </w:rPr>
              <w:t xml:space="preserve">Q4-3: For UE evaluating applicable functionality reporting, if the answer to Q4-2 is Yes, what is the relationship between NW-side additional condition and configuration (e.g. inference configuration)? </w:t>
            </w:r>
            <w:r w:rsidRPr="0087678A">
              <w:rPr>
                <w:rFonts w:eastAsia="DengXian" w:hint="eastAsia"/>
                <w:sz w:val="22"/>
                <w:szCs w:val="22"/>
                <w:lang w:eastAsia="zh-CN"/>
              </w:rPr>
              <w:t xml:space="preserve">For example, </w:t>
            </w:r>
            <w:r w:rsidRPr="0087678A">
              <w:rPr>
                <w:rFonts w:eastAsia="DengXian"/>
                <w:sz w:val="22"/>
                <w:szCs w:val="22"/>
                <w:lang w:eastAsia="zh-CN"/>
              </w:rPr>
              <w:t xml:space="preserve">is </w:t>
            </w:r>
            <w:r w:rsidRPr="0087678A">
              <w:rPr>
                <w:rFonts w:eastAsia="MS Mincho"/>
                <w:sz w:val="22"/>
                <w:szCs w:val="22"/>
                <w:lang w:eastAsia="en-GB"/>
              </w:rPr>
              <w:t xml:space="preserve">NW-side additional condition part of inference configuration, or </w:t>
            </w:r>
            <w:r w:rsidRPr="0087678A">
              <w:rPr>
                <w:rFonts w:eastAsia="MS Mincho"/>
                <w:sz w:val="22"/>
                <w:szCs w:val="22"/>
                <w:lang w:eastAsia="en-GB"/>
              </w:rPr>
              <w:lastRenderedPageBreak/>
              <w:t>is inference configuration part of NW-side additional condition, or is NW-side additional condition separate from inference configuration, etc?</w:t>
            </w:r>
          </w:p>
          <w:p w14:paraId="04B3DA83" w14:textId="77777777" w:rsidR="0087678A" w:rsidRPr="0087678A" w:rsidRDefault="0087678A" w:rsidP="0087678A">
            <w:pPr>
              <w:numPr>
                <w:ilvl w:val="1"/>
                <w:numId w:val="124"/>
              </w:numPr>
              <w:tabs>
                <w:tab w:val="left" w:pos="2160"/>
              </w:tabs>
              <w:overflowPunct/>
              <w:autoSpaceDE/>
              <w:autoSpaceDN/>
              <w:adjustRightInd/>
              <w:spacing w:after="240" w:line="278" w:lineRule="auto"/>
              <w:textAlignment w:val="auto"/>
              <w:rPr>
                <w:rFonts w:eastAsia="MS Mincho"/>
                <w:sz w:val="22"/>
                <w:szCs w:val="22"/>
                <w:lang w:eastAsia="en-GB"/>
              </w:rPr>
            </w:pPr>
            <w:r w:rsidRPr="0087678A">
              <w:rPr>
                <w:rFonts w:eastAsia="MS Mincho"/>
                <w:sz w:val="22"/>
                <w:szCs w:val="22"/>
                <w:lang w:eastAsia="en-GB"/>
              </w:rPr>
              <w:t xml:space="preserve">Q4-4: If the answer to Q4-2 is Yes, what is the content of configuration (e.g. inference configuration) for UE to determine applicable functionalities? </w:t>
            </w:r>
          </w:p>
          <w:p w14:paraId="02D27DC7" w14:textId="77777777" w:rsidR="0087678A" w:rsidRPr="0087678A" w:rsidRDefault="0087678A" w:rsidP="0087678A">
            <w:pPr>
              <w:numPr>
                <w:ilvl w:val="0"/>
                <w:numId w:val="124"/>
              </w:numPr>
              <w:tabs>
                <w:tab w:val="left" w:pos="2160"/>
              </w:tabs>
              <w:overflowPunct/>
              <w:autoSpaceDE/>
              <w:autoSpaceDN/>
              <w:adjustRightInd/>
              <w:spacing w:after="240" w:line="278" w:lineRule="auto"/>
              <w:textAlignment w:val="auto"/>
              <w:rPr>
                <w:rFonts w:eastAsia="MS Mincho"/>
                <w:sz w:val="22"/>
                <w:szCs w:val="22"/>
                <w:lang w:eastAsia="en-GB"/>
              </w:rPr>
            </w:pPr>
            <w:r w:rsidRPr="0087678A">
              <w:rPr>
                <w:rFonts w:eastAsia="MS Mincho"/>
                <w:sz w:val="22"/>
                <w:szCs w:val="22"/>
                <w:lang w:eastAsia="en-GB"/>
              </w:rPr>
              <w:t xml:space="preserve">Q5: </w:t>
            </w:r>
            <w:r w:rsidRPr="0087678A">
              <w:rPr>
                <w:rFonts w:eastAsia="MS Mincho"/>
                <w:sz w:val="22"/>
                <w:szCs w:val="22"/>
                <w:lang w:val="en-US" w:eastAsia="en-GB"/>
              </w:rPr>
              <w:t>What is the content of applicable functionality reporting in Step 4?</w:t>
            </w:r>
          </w:p>
          <w:p w14:paraId="602FF8E2" w14:textId="77777777" w:rsidR="0087678A" w:rsidRPr="0087678A" w:rsidRDefault="0087678A" w:rsidP="0087678A">
            <w:pPr>
              <w:numPr>
                <w:ilvl w:val="0"/>
                <w:numId w:val="124"/>
              </w:numPr>
              <w:tabs>
                <w:tab w:val="left" w:pos="2160"/>
              </w:tabs>
              <w:overflowPunct/>
              <w:autoSpaceDE/>
              <w:autoSpaceDN/>
              <w:adjustRightInd/>
              <w:spacing w:after="240" w:line="278" w:lineRule="auto"/>
              <w:textAlignment w:val="auto"/>
              <w:rPr>
                <w:rFonts w:eastAsia="MS Mincho"/>
                <w:sz w:val="22"/>
                <w:szCs w:val="22"/>
                <w:lang w:eastAsia="en-GB"/>
              </w:rPr>
            </w:pPr>
            <w:r w:rsidRPr="0087678A">
              <w:rPr>
                <w:rFonts w:eastAsia="MS Mincho"/>
                <w:sz w:val="22"/>
                <w:szCs w:val="22"/>
                <w:lang w:eastAsia="en-GB"/>
              </w:rPr>
              <w:t xml:space="preserve">Q6: What is the content of inference configuration in Step 5? </w:t>
            </w:r>
          </w:p>
          <w:p w14:paraId="2B6BDBC8" w14:textId="77777777" w:rsidR="0087678A" w:rsidRPr="0087678A" w:rsidRDefault="0087678A" w:rsidP="0087678A">
            <w:pPr>
              <w:tabs>
                <w:tab w:val="left" w:pos="1622"/>
              </w:tabs>
              <w:overflowPunct/>
              <w:autoSpaceDE/>
              <w:autoSpaceDN/>
              <w:adjustRightInd/>
              <w:spacing w:after="0"/>
              <w:textAlignment w:val="auto"/>
              <w:rPr>
                <w:rFonts w:eastAsia="MS Mincho"/>
                <w:sz w:val="22"/>
                <w:szCs w:val="22"/>
                <w:u w:val="single"/>
                <w:lang w:eastAsia="en-GB"/>
              </w:rPr>
            </w:pPr>
            <w:r w:rsidRPr="0087678A">
              <w:rPr>
                <w:rFonts w:eastAsia="MS Mincho"/>
                <w:sz w:val="22"/>
                <w:szCs w:val="22"/>
                <w:u w:val="single"/>
                <w:lang w:eastAsia="en-GB"/>
              </w:rPr>
              <w:t>On Functionality Activation</w:t>
            </w:r>
          </w:p>
          <w:p w14:paraId="63DB64CA"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 xml:space="preserve">Q7: If inference configuration is provided in Step 3, does it activate the functionality immediately upon receiving Step 3? </w:t>
            </w:r>
          </w:p>
          <w:p w14:paraId="72B6911E"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Q8: If inference configuration is not provided in Step 3, does configuration in Step 5 activate the functionality immediately upon receiving Step 5?</w:t>
            </w:r>
          </w:p>
          <w:p w14:paraId="60EA0FC7" w14:textId="77777777" w:rsidR="0087678A" w:rsidRPr="0087678A" w:rsidRDefault="0087678A" w:rsidP="0087678A">
            <w:pPr>
              <w:numPr>
                <w:ilvl w:val="0"/>
                <w:numId w:val="124"/>
              </w:numPr>
              <w:overflowPunct/>
              <w:autoSpaceDE/>
              <w:autoSpaceDN/>
              <w:adjustRightInd/>
              <w:spacing w:after="160" w:line="278" w:lineRule="auto"/>
              <w:textAlignment w:val="auto"/>
              <w:rPr>
                <w:rFonts w:eastAsia="DengXian"/>
                <w:kern w:val="2"/>
                <w:sz w:val="22"/>
                <w:szCs w:val="22"/>
                <w:lang w:val="en-US" w:eastAsia="zh-CN"/>
                <w14:ligatures w14:val="standardContextual"/>
              </w:rPr>
            </w:pPr>
            <w:r w:rsidRPr="0087678A">
              <w:rPr>
                <w:rFonts w:eastAsia="DengXian"/>
                <w:kern w:val="2"/>
                <w:sz w:val="22"/>
                <w:szCs w:val="22"/>
                <w:lang w:val="en-US" w:eastAsia="zh-CN"/>
                <w14:ligatures w14:val="standardContextual"/>
              </w:rPr>
              <w:t xml:space="preserve">Q9: If more than one functionality are configured in Step 3 or Step 5, whether multiple/all applicable functionalities can be activated? </w:t>
            </w:r>
          </w:p>
          <w:p w14:paraId="782F455A" w14:textId="16C06AD1" w:rsidR="0087678A" w:rsidRPr="0087678A" w:rsidRDefault="0087678A" w:rsidP="0087678A">
            <w:pPr>
              <w:numPr>
                <w:ilvl w:val="0"/>
                <w:numId w:val="124"/>
              </w:numPr>
              <w:overflowPunct/>
              <w:autoSpaceDE/>
              <w:autoSpaceDN/>
              <w:adjustRightInd/>
              <w:spacing w:after="160" w:line="278" w:lineRule="auto"/>
              <w:textAlignment w:val="auto"/>
              <w:rPr>
                <w:sz w:val="22"/>
                <w:szCs w:val="22"/>
                <w:lang w:val="en-US" w:eastAsia="zh-CN"/>
              </w:rPr>
            </w:pPr>
            <w:r w:rsidRPr="0087678A">
              <w:rPr>
                <w:rFonts w:eastAsia="DengXian"/>
                <w:kern w:val="2"/>
                <w:sz w:val="22"/>
                <w:szCs w:val="22"/>
                <w:lang w:val="en-US" w:eastAsia="zh-CN"/>
                <w14:ligatures w14:val="standardContextual"/>
              </w:rPr>
              <w:t>Q10: Is L1/L2 signaling for functionality activation/deactivation needed?</w:t>
            </w:r>
          </w:p>
        </w:tc>
      </w:tr>
    </w:tbl>
    <w:p w14:paraId="07E7B3A6" w14:textId="0D6C05D9" w:rsidR="0087678A" w:rsidRDefault="0087678A" w:rsidP="00A96915">
      <w:pPr>
        <w:spacing w:before="240"/>
        <w:jc w:val="both"/>
        <w:rPr>
          <w:sz w:val="22"/>
          <w:lang w:val="en-US" w:eastAsia="zh-CN"/>
        </w:rPr>
      </w:pPr>
      <w:r>
        <w:rPr>
          <w:sz w:val="22"/>
          <w:lang w:val="en-US" w:eastAsia="zh-CN"/>
        </w:rPr>
        <w:lastRenderedPageBreak/>
        <w:t xml:space="preserve">RAN1 spent a lot of effort to discuss </w:t>
      </w:r>
      <w:r w:rsidR="0032224B">
        <w:rPr>
          <w:sz w:val="22"/>
          <w:lang w:val="en-US" w:eastAsia="zh-CN"/>
        </w:rPr>
        <w:t>RAN2</w:t>
      </w:r>
      <w:r>
        <w:rPr>
          <w:sz w:val="22"/>
          <w:lang w:val="en-US" w:eastAsia="zh-CN"/>
        </w:rPr>
        <w:t xml:space="preserve"> LS</w:t>
      </w:r>
      <w:r w:rsidR="00E772BA">
        <w:rPr>
          <w:sz w:val="22"/>
          <w:lang w:val="en-US" w:eastAsia="zh-CN"/>
        </w:rPr>
        <w:t xml:space="preserve"> in RAN1 #118bis meeting</w:t>
      </w:r>
      <w:r>
        <w:rPr>
          <w:sz w:val="22"/>
          <w:lang w:val="en-US" w:eastAsia="zh-CN"/>
        </w:rPr>
        <w:t>.</w:t>
      </w:r>
      <w:r w:rsidR="00CC6433">
        <w:rPr>
          <w:sz w:val="22"/>
          <w:lang w:val="en-US" w:eastAsia="zh-CN"/>
        </w:rPr>
        <w:t xml:space="preserve"> However, only the reply to Q1 and Q2 was agreed. For other questions, RAN1 needs further discussion.</w:t>
      </w:r>
    </w:p>
    <w:p w14:paraId="034D9127" w14:textId="0B709062" w:rsidR="00CC6433" w:rsidRDefault="00CC6433" w:rsidP="00A96915">
      <w:pPr>
        <w:spacing w:before="240"/>
        <w:jc w:val="both"/>
        <w:rPr>
          <w:sz w:val="22"/>
          <w:lang w:val="en-US" w:eastAsia="zh-CN"/>
        </w:rPr>
      </w:pPr>
      <w:r>
        <w:rPr>
          <w:sz w:val="22"/>
          <w:lang w:val="en-US" w:eastAsia="zh-CN"/>
        </w:rPr>
        <w:t xml:space="preserve">RAN1 </w:t>
      </w:r>
      <w:r w:rsidR="00590196">
        <w:rPr>
          <w:sz w:val="22"/>
          <w:lang w:val="en-US" w:eastAsia="zh-CN"/>
        </w:rPr>
        <w:t xml:space="preserve">has </w:t>
      </w:r>
      <w:r>
        <w:rPr>
          <w:sz w:val="22"/>
          <w:lang w:val="en-US" w:eastAsia="zh-CN"/>
        </w:rPr>
        <w:t xml:space="preserve">identified three options on how to report the applicable functionalities. </w:t>
      </w:r>
      <w:r w:rsidR="0002640D">
        <w:rPr>
          <w:sz w:val="22"/>
          <w:lang w:val="en-US" w:eastAsia="zh-CN"/>
        </w:rPr>
        <w:t>In Option-1, the gNB configures associated ID together with the inference configuration in CSI report configuration and the UE will report applicable CSI report configurations. In Option-2, the gNB configures sets of inference related parameters and the UE will report the applicable set of inference related parameters. In Option-3, the gNB configures associated ID to the UE, and then UE indicates the applicable set of inference related parameters according to the associated ID.</w:t>
      </w:r>
    </w:p>
    <w:p w14:paraId="1D9AB0A0" w14:textId="3AF3377C" w:rsidR="0002640D" w:rsidRDefault="0002640D" w:rsidP="00A96915">
      <w:pPr>
        <w:spacing w:before="240"/>
        <w:jc w:val="both"/>
        <w:rPr>
          <w:sz w:val="22"/>
          <w:lang w:val="en-US" w:eastAsia="zh-CN"/>
        </w:rPr>
      </w:pPr>
      <w:r>
        <w:rPr>
          <w:sz w:val="22"/>
          <w:lang w:val="en-US" w:eastAsia="zh-CN"/>
        </w:rPr>
        <w:t xml:space="preserve">Among these three options, in Option-2 the gNB configures sets of inference related parameters such as Set A and Set B related information, time instance related information for measurement and prediction for BM Case-2. However, since the AI/ML model is at the UE side, and the purpose of Step 3 and Step 4 is to determine the applicable functionality at the UE side, it’s more suitable for the UE to report its preferred/applicable inference related parameters according to the NW-side additional condition. Based on the applicable </w:t>
      </w:r>
      <w:r w:rsidR="00EC5537">
        <w:rPr>
          <w:sz w:val="22"/>
          <w:lang w:val="en-US" w:eastAsia="zh-CN"/>
        </w:rPr>
        <w:t xml:space="preserve">inference related parameters, then gNB could make proper configuration for inference operation. If the inference related parameters are directly provided by gNB in Step-3, then gNB actually doesn’t know whether the inference related parameters are applicable to the UE or not. </w:t>
      </w:r>
      <w:r w:rsidR="007F63F5">
        <w:rPr>
          <w:sz w:val="22"/>
          <w:lang w:val="en-US" w:eastAsia="zh-CN"/>
        </w:rPr>
        <w:t xml:space="preserve">It’s possible that none of the sets of inference related parameters is applicable. </w:t>
      </w:r>
      <w:r w:rsidR="00EC5537">
        <w:rPr>
          <w:sz w:val="22"/>
          <w:lang w:val="en-US" w:eastAsia="zh-CN"/>
        </w:rPr>
        <w:t>Hence, providing the inference related parameters in Step 3 doesn’t make sense.</w:t>
      </w:r>
      <w:r w:rsidR="00041D1C">
        <w:rPr>
          <w:sz w:val="22"/>
          <w:lang w:val="en-US" w:eastAsia="zh-CN"/>
        </w:rPr>
        <w:t xml:space="preserve"> </w:t>
      </w:r>
      <w:r w:rsidR="00EC5537">
        <w:rPr>
          <w:sz w:val="22"/>
          <w:lang w:val="en-US" w:eastAsia="zh-CN"/>
        </w:rPr>
        <w:t>Therefore, Option-2 is not preferred.</w:t>
      </w:r>
    </w:p>
    <w:p w14:paraId="56780537" w14:textId="2FCF517B" w:rsidR="00EC5537" w:rsidRDefault="00EC5537" w:rsidP="00A96915">
      <w:pPr>
        <w:spacing w:before="240"/>
        <w:jc w:val="both"/>
        <w:rPr>
          <w:sz w:val="22"/>
          <w:lang w:val="en-US" w:eastAsia="zh-CN"/>
        </w:rPr>
      </w:pPr>
      <w:r>
        <w:rPr>
          <w:sz w:val="22"/>
          <w:lang w:val="en-US" w:eastAsia="zh-CN"/>
        </w:rPr>
        <w:t xml:space="preserve">In Option-1, </w:t>
      </w:r>
      <w:r w:rsidR="00041D1C">
        <w:rPr>
          <w:sz w:val="22"/>
          <w:lang w:val="en-US" w:eastAsia="zh-CN"/>
        </w:rPr>
        <w:t>the inference configuration is also provided in Step 3. So, there is similar issue as Option-2, i.e., the gNB actually doesn’t know whether the inference configuration</w:t>
      </w:r>
      <w:r w:rsidR="007F63F5">
        <w:rPr>
          <w:sz w:val="22"/>
          <w:lang w:val="en-US" w:eastAsia="zh-CN"/>
        </w:rPr>
        <w:t>s</w:t>
      </w:r>
      <w:r w:rsidR="00041D1C">
        <w:rPr>
          <w:sz w:val="22"/>
          <w:lang w:val="en-US" w:eastAsia="zh-CN"/>
        </w:rPr>
        <w:t xml:space="preserve"> are applicable to the UE or not.</w:t>
      </w:r>
      <w:r w:rsidR="007F63F5">
        <w:rPr>
          <w:sz w:val="22"/>
          <w:lang w:val="en-US" w:eastAsia="zh-CN"/>
        </w:rPr>
        <w:t xml:space="preserve"> In addition, for Option-1, the inference with periodic configuration should not be activated after Step-3, which is different with legacy operation and requires additional design efforts.</w:t>
      </w:r>
    </w:p>
    <w:p w14:paraId="215FEBC0" w14:textId="4D43EE7A" w:rsidR="007F63F5" w:rsidRDefault="007F63F5" w:rsidP="00A96915">
      <w:pPr>
        <w:spacing w:before="240"/>
        <w:jc w:val="both"/>
        <w:rPr>
          <w:sz w:val="22"/>
          <w:lang w:val="en-US" w:eastAsia="zh-CN"/>
        </w:rPr>
      </w:pPr>
      <w:r>
        <w:rPr>
          <w:sz w:val="22"/>
          <w:lang w:val="en-US" w:eastAsia="zh-CN"/>
        </w:rPr>
        <w:t>The correct way to determine the applicable functionality should be based on UE reporting, i.e., as indicated by Option-3.</w:t>
      </w:r>
    </w:p>
    <w:p w14:paraId="5B0F2F56" w14:textId="0418AD18" w:rsidR="0087678A" w:rsidRDefault="007F63F5" w:rsidP="00A96915">
      <w:pPr>
        <w:spacing w:before="240"/>
        <w:jc w:val="both"/>
        <w:rPr>
          <w:sz w:val="22"/>
          <w:lang w:val="en-US" w:eastAsia="zh-CN"/>
        </w:rPr>
      </w:pPr>
      <w:r>
        <w:rPr>
          <w:sz w:val="22"/>
          <w:lang w:val="en-US" w:eastAsia="zh-CN"/>
        </w:rPr>
        <w:t>Therefore, we have the following proposal.</w:t>
      </w:r>
    </w:p>
    <w:p w14:paraId="6F9A3D12" w14:textId="77777777" w:rsidR="00884B6C" w:rsidRPr="00036ACE" w:rsidRDefault="00884B6C" w:rsidP="00884B6C">
      <w:pPr>
        <w:spacing w:before="120" w:after="0"/>
        <w:jc w:val="both"/>
        <w:rPr>
          <w:b/>
          <w:i/>
          <w:sz w:val="22"/>
          <w:szCs w:val="22"/>
        </w:rPr>
      </w:pPr>
      <w:r w:rsidRPr="00036ACE">
        <w:rPr>
          <w:b/>
          <w:i/>
          <w:sz w:val="22"/>
          <w:szCs w:val="22"/>
        </w:rPr>
        <w:lastRenderedPageBreak/>
        <w:t>Proposal</w:t>
      </w:r>
      <w:r>
        <w:rPr>
          <w:b/>
          <w:i/>
          <w:sz w:val="22"/>
          <w:szCs w:val="22"/>
        </w:rPr>
        <w:t xml:space="preserve"> 1</w:t>
      </w:r>
      <w:r w:rsidRPr="00036ACE">
        <w:rPr>
          <w:b/>
          <w:i/>
          <w:sz w:val="22"/>
          <w:szCs w:val="22"/>
        </w:rPr>
        <w:t>:</w:t>
      </w:r>
    </w:p>
    <w:p w14:paraId="0B25D766" w14:textId="15E7A03F" w:rsidR="00884B6C" w:rsidRDefault="00884B6C" w:rsidP="00884B6C">
      <w:pPr>
        <w:pStyle w:val="aff0"/>
        <w:numPr>
          <w:ilvl w:val="0"/>
          <w:numId w:val="9"/>
        </w:numPr>
        <w:spacing w:before="120"/>
        <w:ind w:firstLine="0"/>
        <w:jc w:val="both"/>
        <w:rPr>
          <w:rFonts w:ascii="Times New Roman" w:hAnsi="Times New Roman"/>
          <w:i/>
        </w:rPr>
      </w:pPr>
      <w:r>
        <w:rPr>
          <w:rFonts w:ascii="Times New Roman" w:hAnsi="Times New Roman"/>
          <w:i/>
        </w:rPr>
        <w:t>Regarding how to report the applicable functionalit</w:t>
      </w:r>
      <w:r w:rsidR="00EC5537">
        <w:rPr>
          <w:rFonts w:ascii="Times New Roman" w:hAnsi="Times New Roman"/>
          <w:i/>
        </w:rPr>
        <w:t>y</w:t>
      </w:r>
      <w:r>
        <w:rPr>
          <w:rFonts w:ascii="Times New Roman" w:hAnsi="Times New Roman"/>
          <w:i/>
        </w:rPr>
        <w:t>, support Option-3, i.e.,</w:t>
      </w:r>
    </w:p>
    <w:p w14:paraId="45C52145" w14:textId="65A3F2F5" w:rsidR="00884B6C" w:rsidRDefault="007F63F5" w:rsidP="00884B6C">
      <w:pPr>
        <w:pStyle w:val="aff0"/>
        <w:numPr>
          <w:ilvl w:val="1"/>
          <w:numId w:val="9"/>
        </w:numPr>
        <w:spacing w:before="120"/>
        <w:jc w:val="both"/>
        <w:rPr>
          <w:rFonts w:ascii="Times New Roman" w:hAnsi="Times New Roman"/>
          <w:i/>
        </w:rPr>
      </w:pPr>
      <w:r w:rsidRPr="007F63F5">
        <w:rPr>
          <w:rFonts w:ascii="Times New Roman" w:hAnsi="Times New Roman"/>
          <w:i/>
        </w:rPr>
        <w:t>In Step 3, UE is allowed to do UAI reporting via OtherConfig</w:t>
      </w:r>
      <w:r>
        <w:rPr>
          <w:rFonts w:ascii="Times New Roman" w:hAnsi="Times New Roman"/>
          <w:i/>
        </w:rPr>
        <w:t xml:space="preserve"> and t</w:t>
      </w:r>
      <w:r w:rsidRPr="007F63F5">
        <w:rPr>
          <w:rFonts w:ascii="Times New Roman" w:hAnsi="Times New Roman"/>
          <w:i/>
        </w:rPr>
        <w:t>he associated ID(s) may be provided to UE</w:t>
      </w:r>
    </w:p>
    <w:p w14:paraId="42B13FED" w14:textId="0F4C13F1" w:rsidR="007F63F5" w:rsidRDefault="007F63F5" w:rsidP="00884B6C">
      <w:pPr>
        <w:pStyle w:val="aff0"/>
        <w:numPr>
          <w:ilvl w:val="1"/>
          <w:numId w:val="9"/>
        </w:numPr>
        <w:spacing w:before="120"/>
        <w:jc w:val="both"/>
        <w:rPr>
          <w:rFonts w:ascii="Times New Roman" w:hAnsi="Times New Roman"/>
          <w:i/>
        </w:rPr>
      </w:pPr>
      <w:r>
        <w:rPr>
          <w:rFonts w:ascii="Times New Roman" w:hAnsi="Times New Roman"/>
          <w:i/>
        </w:rPr>
        <w:t xml:space="preserve">In Step 4, </w:t>
      </w:r>
      <w:r w:rsidRPr="007F63F5">
        <w:rPr>
          <w:rFonts w:ascii="Times New Roman" w:hAnsi="Times New Roman"/>
          <w:i/>
        </w:rPr>
        <w:t>UE reports the applicable one or multiple sets of inference related parameters by UAI</w:t>
      </w:r>
    </w:p>
    <w:p w14:paraId="7854B7CB" w14:textId="07886044" w:rsidR="007F63F5" w:rsidRDefault="007F63F5" w:rsidP="00884B6C">
      <w:pPr>
        <w:pStyle w:val="aff0"/>
        <w:numPr>
          <w:ilvl w:val="1"/>
          <w:numId w:val="9"/>
        </w:numPr>
        <w:spacing w:before="120"/>
        <w:jc w:val="both"/>
        <w:rPr>
          <w:rFonts w:ascii="Times New Roman" w:hAnsi="Times New Roman"/>
          <w:i/>
        </w:rPr>
      </w:pPr>
      <w:r>
        <w:rPr>
          <w:rFonts w:ascii="Times New Roman" w:hAnsi="Times New Roman"/>
          <w:i/>
        </w:rPr>
        <w:t xml:space="preserve">In Step 5, </w:t>
      </w:r>
      <w:r w:rsidRPr="007F63F5">
        <w:rPr>
          <w:rFonts w:ascii="Times New Roman" w:hAnsi="Times New Roman"/>
          <w:i/>
        </w:rPr>
        <w:t>NW configures configuration(s) for CSI report for inference</w:t>
      </w:r>
    </w:p>
    <w:p w14:paraId="40A89C57" w14:textId="77777777" w:rsidR="00FB2685" w:rsidRDefault="00FB2685" w:rsidP="00A96915">
      <w:pPr>
        <w:spacing w:before="240"/>
        <w:jc w:val="both"/>
        <w:rPr>
          <w:sz w:val="22"/>
          <w:lang w:val="en-US" w:eastAsia="zh-CN"/>
        </w:rPr>
      </w:pPr>
    </w:p>
    <w:p w14:paraId="2711C408" w14:textId="4BBA0940" w:rsidR="00884B6C" w:rsidRDefault="00FB2685" w:rsidP="00A96915">
      <w:pPr>
        <w:spacing w:before="240"/>
        <w:jc w:val="both"/>
        <w:rPr>
          <w:sz w:val="22"/>
          <w:lang w:val="en-US" w:eastAsia="zh-CN"/>
        </w:rPr>
      </w:pPr>
      <w:r>
        <w:rPr>
          <w:sz w:val="22"/>
          <w:lang w:val="en-US" w:eastAsia="zh-CN"/>
        </w:rPr>
        <w:t xml:space="preserve">Regarding Q3, RAN2 asks whether the NW-side additional condition is functionality specific. </w:t>
      </w:r>
      <w:r w:rsidR="003D5D8F">
        <w:rPr>
          <w:sz w:val="22"/>
          <w:lang w:val="en-US" w:eastAsia="zh-CN"/>
        </w:rPr>
        <w:t>We think this question should be further discussed. RAN1 has agreed to support associated ID for consistency. The NW-side additional condition could be represented by associated ID. With the same associated ID, UE may assume similar properties of DL Tx beam. Based on the agreement, it looks associated ID is not related to the functionality at the UE side.</w:t>
      </w:r>
    </w:p>
    <w:p w14:paraId="32EED1C3" w14:textId="53BAE3A8" w:rsidR="003D5D8F" w:rsidRPr="00036ACE" w:rsidRDefault="003D5D8F" w:rsidP="003D5D8F">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0EF1FD6F" w14:textId="35149107" w:rsidR="003D5D8F" w:rsidRDefault="003D5D8F" w:rsidP="003D5D8F">
      <w:pPr>
        <w:pStyle w:val="aff0"/>
        <w:numPr>
          <w:ilvl w:val="0"/>
          <w:numId w:val="9"/>
        </w:numPr>
        <w:spacing w:before="120"/>
        <w:ind w:firstLine="0"/>
        <w:jc w:val="both"/>
        <w:rPr>
          <w:rFonts w:ascii="Times New Roman" w:hAnsi="Times New Roman"/>
          <w:i/>
        </w:rPr>
      </w:pPr>
      <w:r>
        <w:rPr>
          <w:rFonts w:ascii="Times New Roman" w:hAnsi="Times New Roman"/>
          <w:i/>
        </w:rPr>
        <w:t>The following answer to Q</w:t>
      </w:r>
      <w:r w:rsidR="00E609A8">
        <w:rPr>
          <w:rFonts w:ascii="Times New Roman" w:hAnsi="Times New Roman"/>
          <w:i/>
        </w:rPr>
        <w:t>3</w:t>
      </w:r>
      <w:r>
        <w:rPr>
          <w:rFonts w:ascii="Times New Roman" w:hAnsi="Times New Roman"/>
          <w:i/>
        </w:rPr>
        <w:t xml:space="preserve"> is suggested:</w:t>
      </w:r>
    </w:p>
    <w:p w14:paraId="321FC3FE" w14:textId="59643785" w:rsidR="003D5D8F" w:rsidRDefault="003D5D8F" w:rsidP="003D5D8F">
      <w:pPr>
        <w:pStyle w:val="aff0"/>
        <w:numPr>
          <w:ilvl w:val="1"/>
          <w:numId w:val="9"/>
        </w:numPr>
        <w:spacing w:before="120"/>
        <w:jc w:val="both"/>
        <w:rPr>
          <w:rFonts w:ascii="Times New Roman" w:hAnsi="Times New Roman"/>
          <w:i/>
        </w:rPr>
      </w:pPr>
      <w:r>
        <w:rPr>
          <w:rFonts w:ascii="Times New Roman" w:hAnsi="Times New Roman"/>
          <w:i/>
        </w:rPr>
        <w:t xml:space="preserve">RAN1 needs to further discuss whether NW-side additional condition is functionality specific. RAN1 has agreed to support associated ID and with the same associated ID, </w:t>
      </w:r>
      <w:r w:rsidRPr="003D5D8F">
        <w:rPr>
          <w:rFonts w:ascii="Times New Roman" w:hAnsi="Times New Roman"/>
          <w:i/>
        </w:rPr>
        <w:t>UE may assume similar properties of DL Tx beam</w:t>
      </w:r>
      <w:r>
        <w:rPr>
          <w:rFonts w:ascii="Times New Roman" w:hAnsi="Times New Roman"/>
          <w:i/>
        </w:rPr>
        <w:t>.</w:t>
      </w:r>
    </w:p>
    <w:p w14:paraId="4E6DE29A" w14:textId="77777777" w:rsidR="003D5D8F" w:rsidRDefault="003D5D8F" w:rsidP="00A96915">
      <w:pPr>
        <w:spacing w:before="240"/>
        <w:jc w:val="both"/>
        <w:rPr>
          <w:sz w:val="22"/>
          <w:lang w:val="en-US" w:eastAsia="zh-CN"/>
        </w:rPr>
      </w:pPr>
    </w:p>
    <w:p w14:paraId="098D7324" w14:textId="308E3CA9" w:rsidR="00E609A8" w:rsidRDefault="00E609A8" w:rsidP="00A96915">
      <w:pPr>
        <w:spacing w:before="240"/>
        <w:jc w:val="both"/>
        <w:rPr>
          <w:sz w:val="22"/>
          <w:lang w:val="en-US" w:eastAsia="zh-CN"/>
        </w:rPr>
      </w:pPr>
      <w:r>
        <w:rPr>
          <w:sz w:val="22"/>
          <w:lang w:val="en-US" w:eastAsia="zh-CN"/>
        </w:rPr>
        <w:t>Regarding Q4 (including Q4-1 to Q4-4) to Q6</w:t>
      </w:r>
      <w:r w:rsidR="00A43FA7">
        <w:rPr>
          <w:sz w:val="22"/>
          <w:lang w:val="en-US" w:eastAsia="zh-CN"/>
        </w:rPr>
        <w:t xml:space="preserve">, these questions </w:t>
      </w:r>
      <w:r w:rsidR="00E37ED4">
        <w:rPr>
          <w:sz w:val="22"/>
          <w:lang w:val="en-US" w:eastAsia="zh-CN"/>
        </w:rPr>
        <w:t xml:space="preserve">are </w:t>
      </w:r>
      <w:r w:rsidR="00A43FA7">
        <w:rPr>
          <w:sz w:val="22"/>
          <w:lang w:val="en-US" w:eastAsia="zh-CN"/>
        </w:rPr>
        <w:t>related to the signaling exchange details in Step-3, Step-4 and Step-5. And the answer to these questions highly depends on which option RAN1 finally selects for the UE to report applicable functionality.</w:t>
      </w:r>
    </w:p>
    <w:p w14:paraId="76825973" w14:textId="19C203F2" w:rsidR="00A43FA7" w:rsidRPr="00036ACE" w:rsidRDefault="00A43FA7" w:rsidP="00A43FA7">
      <w:pPr>
        <w:spacing w:before="120" w:after="0"/>
        <w:jc w:val="both"/>
        <w:rPr>
          <w:b/>
          <w:i/>
          <w:sz w:val="22"/>
          <w:szCs w:val="22"/>
        </w:rPr>
      </w:pPr>
      <w:r w:rsidRPr="00036ACE">
        <w:rPr>
          <w:b/>
          <w:i/>
          <w:sz w:val="22"/>
          <w:szCs w:val="22"/>
        </w:rPr>
        <w:t>Proposal</w:t>
      </w:r>
      <w:r>
        <w:rPr>
          <w:b/>
          <w:i/>
          <w:sz w:val="22"/>
          <w:szCs w:val="22"/>
        </w:rPr>
        <w:t xml:space="preserve"> </w:t>
      </w:r>
      <w:r w:rsidR="008B1353">
        <w:rPr>
          <w:b/>
          <w:i/>
          <w:sz w:val="22"/>
          <w:szCs w:val="22"/>
        </w:rPr>
        <w:t>3</w:t>
      </w:r>
      <w:r w:rsidRPr="00036ACE">
        <w:rPr>
          <w:b/>
          <w:i/>
          <w:sz w:val="22"/>
          <w:szCs w:val="22"/>
        </w:rPr>
        <w:t>:</w:t>
      </w:r>
    </w:p>
    <w:p w14:paraId="01AE854C" w14:textId="4EAB5DB5" w:rsidR="00A43FA7" w:rsidRDefault="00A43FA7" w:rsidP="00A43FA7">
      <w:pPr>
        <w:pStyle w:val="aff0"/>
        <w:numPr>
          <w:ilvl w:val="0"/>
          <w:numId w:val="9"/>
        </w:numPr>
        <w:spacing w:before="120"/>
        <w:ind w:firstLine="0"/>
        <w:jc w:val="both"/>
        <w:rPr>
          <w:rFonts w:ascii="Times New Roman" w:hAnsi="Times New Roman"/>
          <w:i/>
        </w:rPr>
      </w:pPr>
      <w:r>
        <w:rPr>
          <w:rFonts w:ascii="Times New Roman" w:hAnsi="Times New Roman"/>
          <w:i/>
        </w:rPr>
        <w:t>Regarding Q4</w:t>
      </w:r>
      <w:r w:rsidRPr="00A43FA7">
        <w:rPr>
          <w:rFonts w:ascii="Times New Roman" w:hAnsi="Times New Roman"/>
          <w:i/>
        </w:rPr>
        <w:t>(including Q4-1 to Q4-4) to Q6</w:t>
      </w:r>
      <w:r w:rsidR="008B1353">
        <w:rPr>
          <w:rFonts w:ascii="Times New Roman" w:hAnsi="Times New Roman"/>
          <w:i/>
        </w:rPr>
        <w:t>, the answer would highly depend on which option RAN1 finally selects for UE to report the applicable functionality, i.e., Option-1/Option-2/Option-3. RAN1 should firstly discuss and make decision on which option to be used.</w:t>
      </w:r>
    </w:p>
    <w:p w14:paraId="460F2EEF" w14:textId="77777777" w:rsidR="00A43FA7" w:rsidRDefault="00A43FA7" w:rsidP="00A96915">
      <w:pPr>
        <w:spacing w:before="240"/>
        <w:jc w:val="both"/>
        <w:rPr>
          <w:sz w:val="22"/>
          <w:lang w:val="en-US" w:eastAsia="zh-CN"/>
        </w:rPr>
      </w:pPr>
    </w:p>
    <w:p w14:paraId="131BEFA9" w14:textId="5EE92EB9" w:rsidR="008B1353" w:rsidRDefault="008B1353" w:rsidP="00A96915">
      <w:pPr>
        <w:spacing w:before="240"/>
        <w:jc w:val="both"/>
        <w:rPr>
          <w:sz w:val="22"/>
          <w:lang w:val="en-US" w:eastAsia="zh-CN"/>
        </w:rPr>
      </w:pPr>
      <w:r>
        <w:rPr>
          <w:sz w:val="22"/>
          <w:lang w:val="en-US" w:eastAsia="zh-CN"/>
        </w:rPr>
        <w:t xml:space="preserve">Regarding Q7, </w:t>
      </w:r>
      <w:r w:rsidR="00160F1E">
        <w:rPr>
          <w:sz w:val="22"/>
          <w:lang w:val="en-US" w:eastAsia="zh-CN"/>
        </w:rPr>
        <w:t xml:space="preserve">RAN2 asks </w:t>
      </w:r>
      <w:r w:rsidR="00F21385">
        <w:rPr>
          <w:sz w:val="22"/>
          <w:lang w:val="en-US" w:eastAsia="zh-CN"/>
        </w:rPr>
        <w:t>whether the functionality is activated after Step-3 if inference configuration is provided in Step-3. In our understanding, since the entire procedure on applicable functionality reporting is not finished until Step-5, the inference configuration received in Step-3 should not be activated.</w:t>
      </w:r>
    </w:p>
    <w:p w14:paraId="6BD97943" w14:textId="5FA217EB" w:rsidR="00312F98" w:rsidRPr="00036ACE" w:rsidRDefault="00312F98" w:rsidP="00312F98">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110DF894" w14:textId="06DDD052" w:rsidR="00312F98" w:rsidRDefault="004D3EB0" w:rsidP="00312F98">
      <w:pPr>
        <w:pStyle w:val="aff0"/>
        <w:numPr>
          <w:ilvl w:val="0"/>
          <w:numId w:val="9"/>
        </w:numPr>
        <w:spacing w:before="120"/>
        <w:ind w:firstLine="0"/>
        <w:jc w:val="both"/>
        <w:rPr>
          <w:rFonts w:ascii="Times New Roman" w:hAnsi="Times New Roman"/>
          <w:i/>
        </w:rPr>
      </w:pPr>
      <w:r>
        <w:rPr>
          <w:rFonts w:ascii="Times New Roman" w:hAnsi="Times New Roman"/>
          <w:i/>
        </w:rPr>
        <w:t>The following answer to Q7 is suggested:</w:t>
      </w:r>
    </w:p>
    <w:p w14:paraId="00E9CA70" w14:textId="3D03246B" w:rsidR="004D3EB0" w:rsidRDefault="004D3EB0" w:rsidP="004D3EB0">
      <w:pPr>
        <w:pStyle w:val="aff0"/>
        <w:numPr>
          <w:ilvl w:val="1"/>
          <w:numId w:val="9"/>
        </w:numPr>
        <w:spacing w:before="120"/>
        <w:jc w:val="both"/>
        <w:rPr>
          <w:rFonts w:ascii="Times New Roman" w:hAnsi="Times New Roman"/>
          <w:i/>
        </w:rPr>
      </w:pPr>
      <w:r w:rsidRPr="004D3EB0">
        <w:rPr>
          <w:rFonts w:ascii="Times New Roman" w:hAnsi="Times New Roman"/>
          <w:i/>
        </w:rPr>
        <w:t xml:space="preserve">If inference configuration is provided in Step 3, the functionality </w:t>
      </w:r>
      <w:r>
        <w:rPr>
          <w:rFonts w:ascii="Times New Roman" w:hAnsi="Times New Roman"/>
          <w:i/>
        </w:rPr>
        <w:t xml:space="preserve">is not </w:t>
      </w:r>
      <w:r w:rsidRPr="004D3EB0">
        <w:rPr>
          <w:rFonts w:ascii="Times New Roman" w:hAnsi="Times New Roman"/>
          <w:i/>
        </w:rPr>
        <w:t xml:space="preserve">immediately </w:t>
      </w:r>
      <w:r>
        <w:rPr>
          <w:rFonts w:ascii="Times New Roman" w:hAnsi="Times New Roman"/>
          <w:i/>
        </w:rPr>
        <w:t xml:space="preserve">activated </w:t>
      </w:r>
      <w:r w:rsidRPr="004D3EB0">
        <w:rPr>
          <w:rFonts w:ascii="Times New Roman" w:hAnsi="Times New Roman"/>
          <w:i/>
        </w:rPr>
        <w:t>upon receiving Step 3</w:t>
      </w:r>
      <w:r>
        <w:rPr>
          <w:rFonts w:ascii="Times New Roman" w:hAnsi="Times New Roman"/>
          <w:i/>
        </w:rPr>
        <w:t>.</w:t>
      </w:r>
    </w:p>
    <w:p w14:paraId="23EE8135" w14:textId="77777777" w:rsidR="00B054EC" w:rsidRDefault="00B054EC" w:rsidP="00A96915">
      <w:pPr>
        <w:spacing w:before="240"/>
        <w:jc w:val="both"/>
        <w:rPr>
          <w:sz w:val="22"/>
          <w:lang w:val="en-US" w:eastAsia="zh-CN"/>
        </w:rPr>
      </w:pPr>
    </w:p>
    <w:p w14:paraId="5D855D0F" w14:textId="54C6EC32" w:rsidR="00D701D4" w:rsidRDefault="00B054EC" w:rsidP="00A96915">
      <w:pPr>
        <w:spacing w:before="240"/>
        <w:jc w:val="both"/>
        <w:rPr>
          <w:sz w:val="22"/>
          <w:lang w:val="en-US" w:eastAsia="zh-CN"/>
        </w:rPr>
      </w:pPr>
      <w:r>
        <w:rPr>
          <w:sz w:val="22"/>
          <w:lang w:val="en-US" w:eastAsia="zh-CN"/>
        </w:rPr>
        <w:t>Regarding Q</w:t>
      </w:r>
      <w:r w:rsidR="00D701D4">
        <w:rPr>
          <w:sz w:val="22"/>
          <w:lang w:val="en-US" w:eastAsia="zh-CN"/>
        </w:rPr>
        <w:t>8,</w:t>
      </w:r>
      <w:r w:rsidR="00DD7D24">
        <w:rPr>
          <w:sz w:val="22"/>
          <w:lang w:val="en-US" w:eastAsia="zh-CN"/>
        </w:rPr>
        <w:t xml:space="preserve"> whether the inference configuration provided in Step 5 could be activated immediately depends on the time domain behavior of the inference configuration. For periodic inference operation, it could be activated immediately after Step 5 is received by the UE. For semi-persistent inference, it is activated by MAC-CE, and for aperiodic inference, it is activated by DCI.</w:t>
      </w:r>
    </w:p>
    <w:p w14:paraId="5C4E2FAE" w14:textId="0CF65BDC" w:rsidR="009E74B1" w:rsidRPr="00036ACE" w:rsidRDefault="009E74B1" w:rsidP="009E74B1">
      <w:pPr>
        <w:spacing w:before="120" w:after="0"/>
        <w:jc w:val="both"/>
        <w:rPr>
          <w:b/>
          <w:i/>
          <w:sz w:val="22"/>
          <w:szCs w:val="22"/>
        </w:rPr>
      </w:pPr>
      <w:r w:rsidRPr="00036ACE">
        <w:rPr>
          <w:b/>
          <w:i/>
          <w:sz w:val="22"/>
          <w:szCs w:val="22"/>
        </w:rPr>
        <w:lastRenderedPageBreak/>
        <w:t>Proposal</w:t>
      </w:r>
      <w:r>
        <w:rPr>
          <w:b/>
          <w:i/>
          <w:sz w:val="22"/>
          <w:szCs w:val="22"/>
        </w:rPr>
        <w:t xml:space="preserve"> 5</w:t>
      </w:r>
      <w:r w:rsidRPr="00036ACE">
        <w:rPr>
          <w:b/>
          <w:i/>
          <w:sz w:val="22"/>
          <w:szCs w:val="22"/>
        </w:rPr>
        <w:t>:</w:t>
      </w:r>
    </w:p>
    <w:p w14:paraId="3E882092" w14:textId="3480FA70" w:rsidR="009E74B1" w:rsidRDefault="009E74B1" w:rsidP="009E74B1">
      <w:pPr>
        <w:pStyle w:val="aff0"/>
        <w:numPr>
          <w:ilvl w:val="0"/>
          <w:numId w:val="9"/>
        </w:numPr>
        <w:spacing w:before="120"/>
        <w:ind w:firstLine="0"/>
        <w:jc w:val="both"/>
        <w:rPr>
          <w:rFonts w:ascii="Times New Roman" w:hAnsi="Times New Roman"/>
          <w:i/>
        </w:rPr>
      </w:pPr>
      <w:r>
        <w:rPr>
          <w:rFonts w:ascii="Times New Roman" w:hAnsi="Times New Roman"/>
          <w:i/>
        </w:rPr>
        <w:t>The following answer to Q8 is suggested:</w:t>
      </w:r>
    </w:p>
    <w:p w14:paraId="07564C45" w14:textId="4E9731C1" w:rsidR="009E74B1" w:rsidRDefault="009E74B1" w:rsidP="009E74B1">
      <w:pPr>
        <w:pStyle w:val="aff0"/>
        <w:numPr>
          <w:ilvl w:val="1"/>
          <w:numId w:val="9"/>
        </w:numPr>
        <w:spacing w:before="120"/>
        <w:jc w:val="both"/>
        <w:rPr>
          <w:rFonts w:ascii="Times New Roman" w:hAnsi="Times New Roman"/>
          <w:i/>
        </w:rPr>
      </w:pPr>
      <w:r w:rsidRPr="009E74B1">
        <w:rPr>
          <w:rFonts w:ascii="Times New Roman" w:hAnsi="Times New Roman"/>
          <w:i/>
        </w:rPr>
        <w:t xml:space="preserve">If inference configuration is not provided in Step 3, </w:t>
      </w:r>
      <w:r>
        <w:rPr>
          <w:rFonts w:ascii="Times New Roman" w:hAnsi="Times New Roman"/>
          <w:i/>
        </w:rPr>
        <w:t>whether the</w:t>
      </w:r>
      <w:r w:rsidRPr="009E74B1">
        <w:rPr>
          <w:rFonts w:ascii="Times New Roman" w:hAnsi="Times New Roman"/>
          <w:i/>
        </w:rPr>
        <w:t xml:space="preserve"> configuration in Step 5 </w:t>
      </w:r>
      <w:r>
        <w:rPr>
          <w:rFonts w:ascii="Times New Roman" w:hAnsi="Times New Roman"/>
          <w:i/>
        </w:rPr>
        <w:t xml:space="preserve">can </w:t>
      </w:r>
      <w:r w:rsidRPr="009E74B1">
        <w:rPr>
          <w:rFonts w:ascii="Times New Roman" w:hAnsi="Times New Roman"/>
          <w:i/>
        </w:rPr>
        <w:t xml:space="preserve">activate the functionality immediately upon receiving Step </w:t>
      </w:r>
      <w:r>
        <w:rPr>
          <w:rFonts w:ascii="Times New Roman" w:hAnsi="Times New Roman"/>
          <w:i/>
        </w:rPr>
        <w:t>5 depends on the time domain behavior.</w:t>
      </w:r>
      <w:r w:rsidR="00724739">
        <w:rPr>
          <w:rFonts w:ascii="Times New Roman" w:hAnsi="Times New Roman"/>
          <w:i/>
        </w:rPr>
        <w:t xml:space="preserve"> The periodic inference configuration is activated immediately upon receiving Step 5.</w:t>
      </w:r>
    </w:p>
    <w:p w14:paraId="76B3FF81" w14:textId="77777777" w:rsidR="00D701D4" w:rsidRDefault="00D701D4" w:rsidP="00A96915">
      <w:pPr>
        <w:spacing w:before="240"/>
        <w:jc w:val="both"/>
        <w:rPr>
          <w:sz w:val="22"/>
          <w:lang w:val="en-US" w:eastAsia="zh-CN"/>
        </w:rPr>
      </w:pPr>
    </w:p>
    <w:p w14:paraId="0015DB97" w14:textId="24CA0F97" w:rsidR="00F21385" w:rsidRDefault="00D701D4" w:rsidP="00A96915">
      <w:pPr>
        <w:spacing w:before="240"/>
        <w:jc w:val="both"/>
        <w:rPr>
          <w:sz w:val="22"/>
          <w:lang w:val="en-US" w:eastAsia="zh-CN"/>
        </w:rPr>
      </w:pPr>
      <w:r>
        <w:rPr>
          <w:sz w:val="22"/>
          <w:lang w:val="en-US" w:eastAsia="zh-CN"/>
        </w:rPr>
        <w:t>Regarding Q9</w:t>
      </w:r>
      <w:r w:rsidR="00B054EC">
        <w:rPr>
          <w:sz w:val="22"/>
          <w:lang w:val="en-US" w:eastAsia="zh-CN"/>
        </w:rPr>
        <w:t>,</w:t>
      </w:r>
      <w:r>
        <w:rPr>
          <w:sz w:val="22"/>
          <w:lang w:val="en-US" w:eastAsia="zh-CN"/>
        </w:rPr>
        <w:t xml:space="preserve"> </w:t>
      </w:r>
      <w:r w:rsidR="00E96AA9">
        <w:rPr>
          <w:sz w:val="22"/>
          <w:lang w:val="en-US" w:eastAsia="zh-CN"/>
        </w:rPr>
        <w:t>RAN1 needs to further discuss whether multiple functionalities could be activated. In our view, it’s feasible to activate multiple functionalities.</w:t>
      </w:r>
    </w:p>
    <w:p w14:paraId="01E57D5F" w14:textId="7B0A9DB6" w:rsidR="00E96AA9" w:rsidRPr="00036ACE" w:rsidRDefault="00E96AA9" w:rsidP="00E96AA9">
      <w:pPr>
        <w:spacing w:before="120" w:after="0"/>
        <w:jc w:val="both"/>
        <w:rPr>
          <w:b/>
          <w:i/>
          <w:sz w:val="22"/>
          <w:szCs w:val="22"/>
        </w:rPr>
      </w:pPr>
      <w:r w:rsidRPr="00036ACE">
        <w:rPr>
          <w:b/>
          <w:i/>
          <w:sz w:val="22"/>
          <w:szCs w:val="22"/>
        </w:rPr>
        <w:t>Proposal</w:t>
      </w:r>
      <w:r>
        <w:rPr>
          <w:b/>
          <w:i/>
          <w:sz w:val="22"/>
          <w:szCs w:val="22"/>
        </w:rPr>
        <w:t xml:space="preserve"> </w:t>
      </w:r>
      <w:r w:rsidR="000301CD">
        <w:rPr>
          <w:b/>
          <w:i/>
          <w:sz w:val="22"/>
          <w:szCs w:val="22"/>
        </w:rPr>
        <w:t>6</w:t>
      </w:r>
      <w:r w:rsidRPr="00036ACE">
        <w:rPr>
          <w:b/>
          <w:i/>
          <w:sz w:val="22"/>
          <w:szCs w:val="22"/>
        </w:rPr>
        <w:t>:</w:t>
      </w:r>
    </w:p>
    <w:p w14:paraId="5C075517" w14:textId="41497124" w:rsidR="00E96AA9" w:rsidRDefault="00E96AA9" w:rsidP="00E96AA9">
      <w:pPr>
        <w:pStyle w:val="aff0"/>
        <w:numPr>
          <w:ilvl w:val="0"/>
          <w:numId w:val="9"/>
        </w:numPr>
        <w:spacing w:before="120"/>
        <w:ind w:firstLine="0"/>
        <w:jc w:val="both"/>
        <w:rPr>
          <w:rFonts w:ascii="Times New Roman" w:hAnsi="Times New Roman"/>
          <w:i/>
        </w:rPr>
      </w:pPr>
      <w:r>
        <w:rPr>
          <w:rFonts w:ascii="Times New Roman" w:hAnsi="Times New Roman"/>
          <w:i/>
        </w:rPr>
        <w:t>Regarding Q9, RAN1 to further discuss whether multiple functionalities could be activated.</w:t>
      </w:r>
    </w:p>
    <w:p w14:paraId="4F8996AE" w14:textId="77777777" w:rsidR="00F21385" w:rsidRDefault="00F21385" w:rsidP="00A96915">
      <w:pPr>
        <w:spacing w:before="240"/>
        <w:jc w:val="both"/>
        <w:rPr>
          <w:sz w:val="22"/>
          <w:lang w:val="en-US" w:eastAsia="zh-CN"/>
        </w:rPr>
      </w:pPr>
    </w:p>
    <w:p w14:paraId="7CE693ED" w14:textId="68C7D236" w:rsidR="00884B6C" w:rsidRDefault="00D701D4" w:rsidP="00A96915">
      <w:pPr>
        <w:spacing w:before="240"/>
        <w:jc w:val="both"/>
        <w:rPr>
          <w:sz w:val="22"/>
          <w:lang w:val="en-US" w:eastAsia="zh-CN"/>
        </w:rPr>
      </w:pPr>
      <w:r>
        <w:rPr>
          <w:sz w:val="22"/>
          <w:lang w:val="en-US" w:eastAsia="zh-CN"/>
        </w:rPr>
        <w:t xml:space="preserve">Regarding Q10, </w:t>
      </w:r>
      <w:r w:rsidR="00E96AA9">
        <w:rPr>
          <w:sz w:val="22"/>
          <w:lang w:val="en-US" w:eastAsia="zh-CN"/>
        </w:rPr>
        <w:t>for semi-persistent and aperiodic CSI reporting, MAC-CE and DCI are used respectively to enable or trigger the report.</w:t>
      </w:r>
    </w:p>
    <w:p w14:paraId="7549B2C3" w14:textId="08FABBEB" w:rsidR="00E96AA9" w:rsidRPr="00036ACE" w:rsidRDefault="00E96AA9" w:rsidP="00E96AA9">
      <w:pPr>
        <w:spacing w:before="120" w:after="0"/>
        <w:jc w:val="both"/>
        <w:rPr>
          <w:b/>
          <w:i/>
          <w:sz w:val="22"/>
          <w:szCs w:val="22"/>
        </w:rPr>
      </w:pPr>
      <w:r w:rsidRPr="00036ACE">
        <w:rPr>
          <w:b/>
          <w:i/>
          <w:sz w:val="22"/>
          <w:szCs w:val="22"/>
        </w:rPr>
        <w:t>Proposal</w:t>
      </w:r>
      <w:r>
        <w:rPr>
          <w:b/>
          <w:i/>
          <w:sz w:val="22"/>
          <w:szCs w:val="22"/>
        </w:rPr>
        <w:t xml:space="preserve"> </w:t>
      </w:r>
      <w:r w:rsidR="000301CD">
        <w:rPr>
          <w:b/>
          <w:i/>
          <w:sz w:val="22"/>
          <w:szCs w:val="22"/>
        </w:rPr>
        <w:t>7</w:t>
      </w:r>
      <w:r w:rsidRPr="00036ACE">
        <w:rPr>
          <w:b/>
          <w:i/>
          <w:sz w:val="22"/>
          <w:szCs w:val="22"/>
        </w:rPr>
        <w:t>:</w:t>
      </w:r>
    </w:p>
    <w:p w14:paraId="275BDF99" w14:textId="3650BFDF" w:rsidR="00E96AA9" w:rsidRDefault="00E96AA9" w:rsidP="00E96AA9">
      <w:pPr>
        <w:pStyle w:val="aff0"/>
        <w:numPr>
          <w:ilvl w:val="0"/>
          <w:numId w:val="9"/>
        </w:numPr>
        <w:spacing w:before="120"/>
        <w:ind w:firstLine="0"/>
        <w:jc w:val="both"/>
        <w:rPr>
          <w:rFonts w:ascii="Times New Roman" w:hAnsi="Times New Roman"/>
          <w:i/>
        </w:rPr>
      </w:pPr>
      <w:r>
        <w:rPr>
          <w:rFonts w:ascii="Times New Roman" w:hAnsi="Times New Roman"/>
          <w:i/>
        </w:rPr>
        <w:t>The following answer to Q10 is suggested:</w:t>
      </w:r>
    </w:p>
    <w:p w14:paraId="1BAE312E" w14:textId="618B23B7" w:rsidR="00E96AA9" w:rsidRDefault="00E96AA9" w:rsidP="00E96AA9">
      <w:pPr>
        <w:pStyle w:val="aff0"/>
        <w:numPr>
          <w:ilvl w:val="1"/>
          <w:numId w:val="9"/>
        </w:numPr>
        <w:spacing w:before="120"/>
        <w:jc w:val="both"/>
        <w:rPr>
          <w:rFonts w:ascii="Times New Roman" w:hAnsi="Times New Roman"/>
          <w:i/>
        </w:rPr>
      </w:pPr>
      <w:r>
        <w:rPr>
          <w:rFonts w:ascii="Times New Roman" w:hAnsi="Times New Roman"/>
          <w:i/>
        </w:rPr>
        <w:t>Yes, L1/L2 signaling for functionality activation/deactivation is needed.</w:t>
      </w:r>
    </w:p>
    <w:p w14:paraId="3CF8BCFF" w14:textId="77777777" w:rsidR="00D701D4" w:rsidRDefault="00D701D4" w:rsidP="00A96915">
      <w:pPr>
        <w:spacing w:before="240"/>
        <w:jc w:val="both"/>
        <w:rPr>
          <w:sz w:val="22"/>
          <w:lang w:val="en-US" w:eastAsia="zh-CN"/>
        </w:rPr>
      </w:pPr>
    </w:p>
    <w:p w14:paraId="7A6FA875" w14:textId="77777777" w:rsidR="001700FC" w:rsidRPr="00332158" w:rsidRDefault="001700FC" w:rsidP="001700FC">
      <w:pPr>
        <w:pStyle w:val="1"/>
        <w:numPr>
          <w:ilvl w:val="0"/>
          <w:numId w:val="5"/>
        </w:numPr>
        <w:pBdr>
          <w:top w:val="single" w:sz="12" w:space="4" w:color="auto"/>
        </w:pBdr>
        <w:rPr>
          <w:rFonts w:cs="Arial"/>
          <w:lang w:val="en-US"/>
        </w:rPr>
      </w:pPr>
      <w:r>
        <w:rPr>
          <w:rFonts w:cs="Arial"/>
          <w:lang w:val="en-US"/>
        </w:rPr>
        <w:t>Training data collection</w:t>
      </w:r>
    </w:p>
    <w:p w14:paraId="7B3739C2" w14:textId="0AE23E61" w:rsidR="000E397E" w:rsidRPr="001B1235" w:rsidRDefault="004B7FB6" w:rsidP="000E397E">
      <w:pPr>
        <w:pStyle w:val="2"/>
      </w:pPr>
      <w:r>
        <w:t>3</w:t>
      </w:r>
      <w:r w:rsidR="000E397E" w:rsidRPr="001B1235">
        <w:t>.</w:t>
      </w:r>
      <w:r w:rsidR="000E397E">
        <w:t>1</w:t>
      </w:r>
      <w:r w:rsidR="000E397E" w:rsidRPr="001B1235">
        <w:t xml:space="preserve"> </w:t>
      </w:r>
      <w:r w:rsidR="000E397E">
        <w:t>Contents for training data</w:t>
      </w:r>
    </w:p>
    <w:p w14:paraId="3F087883" w14:textId="77777777" w:rsidR="000E397E" w:rsidRPr="00D22BE3" w:rsidRDefault="000E397E" w:rsidP="000E397E">
      <w:pPr>
        <w:spacing w:before="240"/>
        <w:jc w:val="both"/>
        <w:rPr>
          <w:sz w:val="22"/>
          <w:lang w:val="en-US" w:eastAsia="zh-CN"/>
        </w:rPr>
      </w:pPr>
      <w:r>
        <w:rPr>
          <w:sz w:val="22"/>
          <w:lang w:val="en-US" w:eastAsia="zh-CN"/>
        </w:rPr>
        <w:t>RAN2 has agreed that higher layer signaling would be used for training data collection. For the training data collection, the content for the training data should be discussed in RAN1. For beam management, the training data mainly includes the measurement results for the corresponding beams. Therefore, the beam ID, i.e., reference signal ID and corresponding beam quality, e.g., L1-RSRP should be collected.</w:t>
      </w:r>
    </w:p>
    <w:p w14:paraId="0E44D651" w14:textId="0E0CD078" w:rsidR="000E397E" w:rsidRDefault="000E397E" w:rsidP="000E397E">
      <w:pPr>
        <w:spacing w:before="240"/>
        <w:jc w:val="both"/>
        <w:rPr>
          <w:sz w:val="22"/>
          <w:lang w:eastAsia="zh-CN"/>
        </w:rPr>
      </w:pPr>
      <w:r>
        <w:rPr>
          <w:sz w:val="22"/>
          <w:lang w:eastAsia="zh-CN"/>
        </w:rPr>
        <w:t xml:space="preserve">Meanwhile, for training data collection, the data for model input and the ground truth data should be collected. For model input data, it corresponds to the measurement results of Set B reference signals. And the ground truth data corresponding to Set A reference signals. Considering L3 signalling for training data collection, the UE could store the data. Therefore, the model input data should be mapped to or associated with the corresponding ground truth data in one data sample; otherwise, the training entity can’t tell which data is for input and which data is for ground truth date. </w:t>
      </w:r>
      <w:r w:rsidR="0052798E">
        <w:rPr>
          <w:sz w:val="22"/>
          <w:lang w:eastAsia="zh-CN"/>
        </w:rPr>
        <w:fldChar w:fldCharType="begin"/>
      </w:r>
      <w:r w:rsidR="0052798E">
        <w:rPr>
          <w:sz w:val="22"/>
          <w:lang w:eastAsia="zh-CN"/>
        </w:rPr>
        <w:instrText xml:space="preserve"> REF _Ref181908975 \h  \* MERGEFORMAT </w:instrText>
      </w:r>
      <w:r w:rsidR="0052798E">
        <w:rPr>
          <w:sz w:val="22"/>
          <w:lang w:eastAsia="zh-CN"/>
        </w:rPr>
      </w:r>
      <w:r w:rsidR="0052798E">
        <w:rPr>
          <w:sz w:val="22"/>
          <w:lang w:eastAsia="zh-CN"/>
        </w:rPr>
        <w:fldChar w:fldCharType="separate"/>
      </w:r>
      <w:r w:rsidR="0052798E" w:rsidRPr="0052798E">
        <w:rPr>
          <w:sz w:val="22"/>
          <w:lang w:eastAsia="zh-CN"/>
        </w:rPr>
        <w:t>Figure 1</w:t>
      </w:r>
      <w:r w:rsidR="0052798E">
        <w:rPr>
          <w:sz w:val="22"/>
          <w:lang w:eastAsia="zh-CN"/>
        </w:rPr>
        <w:fldChar w:fldCharType="end"/>
      </w:r>
      <w:r w:rsidR="0052798E">
        <w:rPr>
          <w:sz w:val="22"/>
          <w:lang w:eastAsia="zh-CN"/>
        </w:rPr>
        <w:t xml:space="preserve"> </w:t>
      </w:r>
      <w:r>
        <w:rPr>
          <w:sz w:val="22"/>
          <w:lang w:eastAsia="zh-CN"/>
        </w:rPr>
        <w:t>shows an example of the association.</w:t>
      </w:r>
    </w:p>
    <w:p w14:paraId="01DEA3AB" w14:textId="77777777" w:rsidR="000E397E" w:rsidRDefault="000E397E" w:rsidP="000E397E">
      <w:pPr>
        <w:spacing w:before="240"/>
        <w:jc w:val="center"/>
        <w:rPr>
          <w:sz w:val="22"/>
          <w:lang w:eastAsia="zh-CN"/>
        </w:rPr>
      </w:pPr>
      <w:r>
        <w:rPr>
          <w:noProof/>
          <w:sz w:val="22"/>
          <w:lang w:eastAsia="zh-CN"/>
        </w:rPr>
        <w:lastRenderedPageBreak/>
        <w:drawing>
          <wp:inline distT="0" distB="0" distL="0" distR="0" wp14:anchorId="0AB253F7" wp14:editId="30078D0A">
            <wp:extent cx="4761230" cy="1432560"/>
            <wp:effectExtent l="0" t="0" r="0" b="0"/>
            <wp:docPr id="1138278544" name="图片 2"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78544" name="图片 2" descr="文本&#10;&#10;低可信度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55397A1D" w14:textId="3837AA4C" w:rsidR="000E397E" w:rsidRDefault="000E397E" w:rsidP="000E397E">
      <w:pPr>
        <w:pStyle w:val="af3"/>
        <w:jc w:val="center"/>
        <w:rPr>
          <w:sz w:val="22"/>
          <w:lang w:eastAsia="zh-CN"/>
        </w:rPr>
      </w:pPr>
      <w:bookmarkStart w:id="1" w:name="_Ref181908975"/>
      <w:r>
        <w:t xml:space="preserve">Figure </w:t>
      </w:r>
      <w:r>
        <w:fldChar w:fldCharType="begin"/>
      </w:r>
      <w:r>
        <w:instrText xml:space="preserve"> SEQ Figure \* ARABIC </w:instrText>
      </w:r>
      <w:r>
        <w:fldChar w:fldCharType="separate"/>
      </w:r>
      <w:r w:rsidR="00A5374B">
        <w:rPr>
          <w:noProof/>
        </w:rPr>
        <w:t>1</w:t>
      </w:r>
      <w:r>
        <w:fldChar w:fldCharType="end"/>
      </w:r>
      <w:bookmarkEnd w:id="1"/>
      <w:r>
        <w:t xml:space="preserve"> Association between the model input data and ground truth data</w:t>
      </w:r>
    </w:p>
    <w:p w14:paraId="5BF96B0F" w14:textId="77777777" w:rsidR="000E397E" w:rsidRDefault="000E397E" w:rsidP="000E397E">
      <w:pPr>
        <w:spacing w:before="240"/>
        <w:jc w:val="both"/>
        <w:rPr>
          <w:sz w:val="22"/>
          <w:lang w:eastAsia="zh-CN"/>
        </w:rPr>
      </w:pPr>
      <w:r>
        <w:rPr>
          <w:sz w:val="22"/>
          <w:lang w:eastAsia="zh-CN"/>
        </w:rPr>
        <w:t>However, depending on the sub-use case, i.e., whether it is UE-side model or NW-side model, whether the UE should differentiate the model input data from the ground truth data could be further discussed.</w:t>
      </w:r>
    </w:p>
    <w:p w14:paraId="0A8D0448" w14:textId="77777777" w:rsidR="000E397E" w:rsidRDefault="000E397E" w:rsidP="000E397E">
      <w:pPr>
        <w:spacing w:before="240"/>
        <w:jc w:val="both"/>
        <w:rPr>
          <w:sz w:val="22"/>
          <w:lang w:eastAsia="zh-CN"/>
        </w:rPr>
      </w:pPr>
      <w:r>
        <w:rPr>
          <w:sz w:val="22"/>
          <w:lang w:eastAsia="zh-CN"/>
        </w:rPr>
        <w:t>For example, for NW-side model, the gNB could just configure Set A reference signals for measurement if Set B is subset of Set A, and then the differentiation between model input data and ground truth data is not necessary. In such case, the UE may need to report all the L1-RSRP for all the beams in Set A. If Set B is different from Set A, then both Set A and Set B should be transmitted to the UE. Then the UE may need to report all the L1-RSRP for all the beams in Set B and a subset of Set A.</w:t>
      </w:r>
    </w:p>
    <w:p w14:paraId="5EE9EBDC" w14:textId="77777777" w:rsidR="000E397E" w:rsidRDefault="000E397E" w:rsidP="000E397E">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 The differential RSRP is helpful for overhead reduction. For the best beam, the overhead is 7 bits, and the step size for quantization is 1dB. However, for training purpose, if the existing quantization for beam reporting is applied for the model input data and ground truth data, then it may have impact on the training. The high-resolution quantization and non-differential RSRP could be considered for the training data collection.</w:t>
      </w:r>
    </w:p>
    <w:p w14:paraId="4F0A4F7B" w14:textId="77777777" w:rsidR="000E397E" w:rsidRDefault="000E397E" w:rsidP="000E397E">
      <w:pPr>
        <w:spacing w:before="240"/>
        <w:jc w:val="both"/>
        <w:rPr>
          <w:sz w:val="22"/>
          <w:lang w:eastAsia="zh-CN"/>
        </w:rPr>
      </w:pPr>
      <w:r>
        <w:rPr>
          <w:sz w:val="22"/>
          <w:lang w:eastAsia="zh-CN"/>
        </w:rPr>
        <w:t>Therefore, we have the following proposals.</w:t>
      </w:r>
    </w:p>
    <w:p w14:paraId="5998057D" w14:textId="2AE921F5"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8</w:t>
      </w:r>
      <w:r w:rsidRPr="00036ACE">
        <w:rPr>
          <w:b/>
          <w:i/>
          <w:sz w:val="22"/>
          <w:szCs w:val="22"/>
        </w:rPr>
        <w:t>:</w:t>
      </w:r>
    </w:p>
    <w:p w14:paraId="38176427"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7469FA8A" w14:textId="77777777" w:rsidR="000E397E" w:rsidRDefault="000E397E" w:rsidP="000E397E">
      <w:pPr>
        <w:pStyle w:val="aff0"/>
        <w:numPr>
          <w:ilvl w:val="1"/>
          <w:numId w:val="9"/>
        </w:numPr>
        <w:spacing w:before="120"/>
        <w:jc w:val="both"/>
        <w:rPr>
          <w:rFonts w:ascii="Times New Roman" w:hAnsi="Times New Roman"/>
          <w:i/>
        </w:rPr>
      </w:pPr>
      <w:r>
        <w:rPr>
          <w:rFonts w:ascii="Times New Roman" w:hAnsi="Times New Roman"/>
          <w:i/>
        </w:rPr>
        <w:t>Reference signal ID</w:t>
      </w:r>
    </w:p>
    <w:p w14:paraId="20BD8030" w14:textId="77777777" w:rsidR="000E397E" w:rsidRDefault="000E397E" w:rsidP="000E397E">
      <w:pPr>
        <w:pStyle w:val="aff0"/>
        <w:numPr>
          <w:ilvl w:val="1"/>
          <w:numId w:val="9"/>
        </w:numPr>
        <w:spacing w:before="120"/>
        <w:jc w:val="both"/>
        <w:rPr>
          <w:rFonts w:ascii="Times New Roman" w:hAnsi="Times New Roman"/>
          <w:i/>
        </w:rPr>
      </w:pPr>
      <w:r>
        <w:rPr>
          <w:rFonts w:ascii="Times New Roman" w:hAnsi="Times New Roman"/>
          <w:i/>
        </w:rPr>
        <w:t>Beam quality, e.g., L1-RSRP</w:t>
      </w:r>
    </w:p>
    <w:p w14:paraId="20EB7540" w14:textId="41F40BCD"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9</w:t>
      </w:r>
      <w:r w:rsidRPr="00036ACE">
        <w:rPr>
          <w:b/>
          <w:i/>
          <w:sz w:val="22"/>
          <w:szCs w:val="22"/>
        </w:rPr>
        <w:t>:</w:t>
      </w:r>
    </w:p>
    <w:p w14:paraId="03FDDA7E"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3CB3B6C4" w14:textId="77C08D26"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10</w:t>
      </w:r>
      <w:r w:rsidRPr="00036ACE">
        <w:rPr>
          <w:b/>
          <w:i/>
          <w:sz w:val="22"/>
          <w:szCs w:val="22"/>
        </w:rPr>
        <w:t>:</w:t>
      </w:r>
    </w:p>
    <w:p w14:paraId="5577505F"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p>
    <w:p w14:paraId="5D533E2D" w14:textId="79C63079"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11</w:t>
      </w:r>
      <w:r w:rsidRPr="00036ACE">
        <w:rPr>
          <w:b/>
          <w:i/>
          <w:sz w:val="22"/>
          <w:szCs w:val="22"/>
        </w:rPr>
        <w:t>:</w:t>
      </w:r>
    </w:p>
    <w:p w14:paraId="5D85333D"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5A0BA4C4" w14:textId="77777777" w:rsidR="000E397E" w:rsidRDefault="000E397E" w:rsidP="000E397E">
      <w:pPr>
        <w:spacing w:before="240"/>
        <w:jc w:val="both"/>
        <w:rPr>
          <w:sz w:val="22"/>
          <w:lang w:eastAsia="zh-CN"/>
        </w:rPr>
      </w:pPr>
    </w:p>
    <w:p w14:paraId="0BBCEBD7" w14:textId="5443D951" w:rsidR="000E397E" w:rsidRPr="001B1235" w:rsidRDefault="004B7FB6" w:rsidP="000E397E">
      <w:pPr>
        <w:pStyle w:val="2"/>
      </w:pPr>
      <w:r>
        <w:lastRenderedPageBreak/>
        <w:t>3</w:t>
      </w:r>
      <w:r w:rsidR="000E397E" w:rsidRPr="001B1235">
        <w:t>.</w:t>
      </w:r>
      <w:r w:rsidR="000E397E">
        <w:t>2</w:t>
      </w:r>
      <w:r w:rsidR="000E397E" w:rsidRPr="001B1235">
        <w:t xml:space="preserve"> </w:t>
      </w:r>
      <w:r w:rsidR="000E397E">
        <w:t>Reference signal configuration for training data collection</w:t>
      </w:r>
    </w:p>
    <w:p w14:paraId="2DB3AA93" w14:textId="77777777" w:rsidR="000E397E" w:rsidRDefault="000E397E" w:rsidP="000E397E">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For model input data, it is based on Set B reference signals, and for ground truth data, it is based on Set A reference signals. Therefore, for training data collection, Set B reference signals and Set A reference signals could be configured to the UE for measurement.</w:t>
      </w:r>
    </w:p>
    <w:p w14:paraId="60A39826" w14:textId="77777777" w:rsidR="000E397E" w:rsidRDefault="000E397E" w:rsidP="000E397E">
      <w:pPr>
        <w:spacing w:before="240"/>
        <w:jc w:val="both"/>
        <w:rPr>
          <w:sz w:val="22"/>
          <w:lang w:eastAsia="zh-CN"/>
        </w:rPr>
      </w:pPr>
      <w:r>
        <w:rPr>
          <w:sz w:val="22"/>
          <w:lang w:eastAsia="zh-CN"/>
        </w:rPr>
        <w:t>In RAN1 #116bis meeting, it was agreed that for NW-side model, the existing CSI framework is starting point for the configuration of Set A and Set B.</w:t>
      </w:r>
    </w:p>
    <w:p w14:paraId="7F10E655" w14:textId="67D48F77" w:rsidR="000E397E" w:rsidRDefault="000E397E" w:rsidP="000E397E">
      <w:pPr>
        <w:spacing w:before="240"/>
        <w:jc w:val="both"/>
        <w:rPr>
          <w:sz w:val="22"/>
          <w:lang w:eastAsia="zh-CN"/>
        </w:rPr>
      </w:pPr>
      <w:r>
        <w:rPr>
          <w:sz w:val="22"/>
          <w:lang w:eastAsia="zh-CN"/>
        </w:rPr>
        <w:t xml:space="preserve">Considering the relationship between Set A and Set B, the configuration might be different. For example, if Set B is subset of Set A, then the gNB could </w:t>
      </w:r>
      <w:r w:rsidR="00464257">
        <w:rPr>
          <w:sz w:val="22"/>
          <w:lang w:eastAsia="zh-CN"/>
        </w:rPr>
        <w:t xml:space="preserve">configure only one resource set, i.e., the resource set </w:t>
      </w:r>
      <w:r>
        <w:rPr>
          <w:sz w:val="22"/>
          <w:lang w:eastAsia="zh-CN"/>
        </w:rPr>
        <w:t xml:space="preserve">for Set A to the UE. If Set B is different from Set A, then the reference signals of both Set A and Set B should be configured to the UE, </w:t>
      </w:r>
      <w:r w:rsidR="00464257">
        <w:rPr>
          <w:sz w:val="22"/>
          <w:lang w:eastAsia="zh-CN"/>
        </w:rPr>
        <w:t>i.e., two resource sets, one resource set for Set A and the other resource set for Set B. A</w:t>
      </w:r>
      <w:r>
        <w:rPr>
          <w:sz w:val="22"/>
          <w:lang w:eastAsia="zh-CN"/>
        </w:rPr>
        <w:t>nd the reference signals of both Set A and Set B should be transmitted to the UE.</w:t>
      </w:r>
    </w:p>
    <w:p w14:paraId="466146BC" w14:textId="77777777" w:rsidR="000E397E" w:rsidRDefault="000E397E" w:rsidP="000E397E">
      <w:pPr>
        <w:spacing w:before="240"/>
        <w:jc w:val="both"/>
        <w:rPr>
          <w:sz w:val="22"/>
          <w:lang w:eastAsia="zh-CN"/>
        </w:rPr>
      </w:pPr>
      <w:r>
        <w:rPr>
          <w:sz w:val="22"/>
          <w:lang w:eastAsia="zh-CN"/>
        </w:rPr>
        <w:t>For ground truth data collection, the UE should measure the Set A reference signals, which is different with inference since for inference operation, the transmission of Set A reference signals is not necessary. This may lead to separate reference signal configuration with inference operation and should be further discussed.</w:t>
      </w:r>
    </w:p>
    <w:p w14:paraId="1CE37DE1" w14:textId="77777777" w:rsidR="000E397E" w:rsidRDefault="000E397E" w:rsidP="000E397E">
      <w:pPr>
        <w:spacing w:before="240"/>
        <w:jc w:val="both"/>
        <w:rPr>
          <w:sz w:val="22"/>
          <w:lang w:eastAsia="zh-CN"/>
        </w:rPr>
      </w:pPr>
      <w:r>
        <w:rPr>
          <w:sz w:val="22"/>
          <w:lang w:eastAsia="zh-CN"/>
        </w:rPr>
        <w:t>In addition, for performance monitoring, Set A reference signals may need to be transmitted to the UE side. In such case, it seems the reference signals for training data collection could be reused for performance monitoring.</w:t>
      </w:r>
    </w:p>
    <w:p w14:paraId="5E60E393" w14:textId="5D4CE164"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12</w:t>
      </w:r>
      <w:r w:rsidRPr="00036ACE">
        <w:rPr>
          <w:b/>
          <w:i/>
          <w:sz w:val="22"/>
          <w:szCs w:val="22"/>
        </w:rPr>
        <w:t>:</w:t>
      </w:r>
    </w:p>
    <w:p w14:paraId="46075924"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22F392A5" w14:textId="603633A0"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If Set B is subset of Set A, then only </w:t>
      </w:r>
      <w:r w:rsidR="00464257">
        <w:rPr>
          <w:rFonts w:ascii="Times New Roman" w:hAnsi="Times New Roman"/>
          <w:i/>
        </w:rPr>
        <w:t xml:space="preserve">one resource set, i.e., </w:t>
      </w:r>
      <w:r>
        <w:rPr>
          <w:rFonts w:ascii="Times New Roman" w:hAnsi="Times New Roman"/>
          <w:i/>
        </w:rPr>
        <w:t xml:space="preserve">Set A </w:t>
      </w:r>
      <w:r w:rsidR="00464257">
        <w:rPr>
          <w:rFonts w:ascii="Times New Roman" w:hAnsi="Times New Roman"/>
          <w:i/>
        </w:rPr>
        <w:t>is</w:t>
      </w:r>
      <w:r>
        <w:rPr>
          <w:rFonts w:ascii="Times New Roman" w:hAnsi="Times New Roman"/>
          <w:i/>
        </w:rPr>
        <w:t xml:space="preserve"> configured.</w:t>
      </w:r>
    </w:p>
    <w:p w14:paraId="754D923D" w14:textId="6C4F530C"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 xml:space="preserve">If Set B is different from Set A, then </w:t>
      </w:r>
      <w:r w:rsidR="00464257">
        <w:rPr>
          <w:rFonts w:ascii="Times New Roman" w:hAnsi="Times New Roman"/>
          <w:i/>
        </w:rPr>
        <w:t>two resource sets</w:t>
      </w:r>
      <w:r>
        <w:rPr>
          <w:rFonts w:ascii="Times New Roman" w:hAnsi="Times New Roman"/>
          <w:i/>
        </w:rPr>
        <w:t xml:space="preserve"> should be configured</w:t>
      </w:r>
      <w:r w:rsidR="00464257">
        <w:rPr>
          <w:rFonts w:ascii="Times New Roman" w:hAnsi="Times New Roman"/>
          <w:i/>
        </w:rPr>
        <w:t>, one resource set for Set A and the other resource set for Set B</w:t>
      </w:r>
      <w:r>
        <w:rPr>
          <w:rFonts w:ascii="Times New Roman" w:hAnsi="Times New Roman"/>
          <w:i/>
        </w:rPr>
        <w:t>.</w:t>
      </w:r>
    </w:p>
    <w:p w14:paraId="3BF0273F" w14:textId="4EE23EF6"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13</w:t>
      </w:r>
      <w:r w:rsidRPr="00036ACE">
        <w:rPr>
          <w:b/>
          <w:i/>
          <w:sz w:val="22"/>
          <w:szCs w:val="22"/>
        </w:rPr>
        <w:t>:</w:t>
      </w:r>
    </w:p>
    <w:p w14:paraId="071E63BF"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33E55148" w14:textId="77777777" w:rsidR="000E397E" w:rsidRDefault="000E397E" w:rsidP="000E397E">
      <w:pPr>
        <w:spacing w:before="240"/>
        <w:jc w:val="both"/>
        <w:rPr>
          <w:sz w:val="22"/>
          <w:lang w:val="en-US" w:eastAsia="zh-CN"/>
        </w:rPr>
      </w:pPr>
    </w:p>
    <w:p w14:paraId="7F6C0826" w14:textId="77777777" w:rsidR="000E397E" w:rsidRDefault="000E397E" w:rsidP="000E397E">
      <w:pPr>
        <w:spacing w:before="240"/>
        <w:jc w:val="both"/>
        <w:rPr>
          <w:sz w:val="22"/>
          <w:lang w:val="en-US" w:eastAsia="zh-CN"/>
        </w:rPr>
      </w:pPr>
      <w:r>
        <w:rPr>
          <w:sz w:val="22"/>
          <w:lang w:val="en-US" w:eastAsia="zh-CN"/>
        </w:rPr>
        <w:t>In addition, the reference signal configuration should be further discussed for each sub-use case of beam management, including BM Case-1 with UE-side model, BM Case-1 with NW-side model, BM Case-2 with UE-side model and BM Case-2 with NW-side model.</w:t>
      </w:r>
    </w:p>
    <w:p w14:paraId="6E81A791" w14:textId="52115950" w:rsidR="000E397E" w:rsidRPr="00203221" w:rsidRDefault="000E397E" w:rsidP="000E397E">
      <w:pPr>
        <w:spacing w:before="240"/>
        <w:jc w:val="both"/>
        <w:rPr>
          <w:sz w:val="22"/>
          <w:lang w:val="en-US" w:eastAsia="zh-CN"/>
        </w:rPr>
      </w:pPr>
      <w:r>
        <w:rPr>
          <w:sz w:val="22"/>
          <w:lang w:val="en-US" w:eastAsia="zh-CN"/>
        </w:rPr>
        <w:t xml:space="preserve">For example, for BM Case-2, the measurement window which consists of one or multiple measurement instances and prediction window which consists of one or multiple prediction instances should be configured. Therefore, the reference signals of Set B and Set A should be configured for one or multiple instances, respectively. </w:t>
      </w:r>
      <w:r w:rsidR="0052798E">
        <w:rPr>
          <w:sz w:val="22"/>
          <w:lang w:val="en-US" w:eastAsia="zh-CN"/>
        </w:rPr>
        <w:fldChar w:fldCharType="begin"/>
      </w:r>
      <w:r w:rsidR="0052798E">
        <w:rPr>
          <w:sz w:val="22"/>
          <w:lang w:val="en-US" w:eastAsia="zh-CN"/>
        </w:rPr>
        <w:instrText xml:space="preserve"> REF _Ref181909012 \h  \* MERGEFORMAT </w:instrText>
      </w:r>
      <w:r w:rsidR="0052798E">
        <w:rPr>
          <w:sz w:val="22"/>
          <w:lang w:val="en-US" w:eastAsia="zh-CN"/>
        </w:rPr>
      </w:r>
      <w:r w:rsidR="0052798E">
        <w:rPr>
          <w:sz w:val="22"/>
          <w:lang w:val="en-US" w:eastAsia="zh-CN"/>
        </w:rPr>
        <w:fldChar w:fldCharType="separate"/>
      </w:r>
      <w:r w:rsidR="0052798E" w:rsidRPr="0052798E">
        <w:rPr>
          <w:sz w:val="22"/>
          <w:lang w:val="en-US" w:eastAsia="zh-CN"/>
        </w:rPr>
        <w:t>Figure 2</w:t>
      </w:r>
      <w:r w:rsidR="0052798E">
        <w:rPr>
          <w:sz w:val="22"/>
          <w:lang w:val="en-US" w:eastAsia="zh-CN"/>
        </w:rPr>
        <w:fldChar w:fldCharType="end"/>
      </w:r>
      <w:r w:rsidR="0052798E">
        <w:rPr>
          <w:sz w:val="22"/>
          <w:lang w:val="en-US" w:eastAsia="zh-CN"/>
        </w:rPr>
        <w:t xml:space="preserve"> </w:t>
      </w:r>
      <w:r>
        <w:rPr>
          <w:sz w:val="22"/>
          <w:lang w:val="en-US" w:eastAsia="zh-CN"/>
        </w:rPr>
        <w:t>shows an example of the configuration.</w:t>
      </w:r>
    </w:p>
    <w:p w14:paraId="7F0658FD" w14:textId="77777777" w:rsidR="000E397E" w:rsidRDefault="000E397E" w:rsidP="000E397E">
      <w:pPr>
        <w:spacing w:before="240"/>
        <w:jc w:val="center"/>
        <w:rPr>
          <w:sz w:val="22"/>
          <w:lang w:eastAsia="zh-CN"/>
        </w:rPr>
      </w:pPr>
      <w:r>
        <w:rPr>
          <w:noProof/>
          <w:sz w:val="22"/>
          <w:lang w:eastAsia="zh-CN"/>
        </w:rPr>
        <w:lastRenderedPageBreak/>
        <w:drawing>
          <wp:inline distT="0" distB="0" distL="0" distR="0" wp14:anchorId="5705CF85" wp14:editId="64BFE02A">
            <wp:extent cx="5503501" cy="1705261"/>
            <wp:effectExtent l="0" t="0" r="0" b="0"/>
            <wp:docPr id="1595674626" name="图片 4" descr="图片包含 桌子, 蓝色&#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74626" name="图片 4" descr="图片包含 桌子, 蓝色&#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3190D0BB" w14:textId="293D90AE" w:rsidR="000E397E" w:rsidRDefault="000E397E" w:rsidP="000E397E">
      <w:pPr>
        <w:pStyle w:val="af3"/>
        <w:jc w:val="center"/>
      </w:pPr>
      <w:bookmarkStart w:id="2" w:name="_Ref181909012"/>
      <w:r>
        <w:t xml:space="preserve">Figure </w:t>
      </w:r>
      <w:r>
        <w:fldChar w:fldCharType="begin"/>
      </w:r>
      <w:r>
        <w:instrText xml:space="preserve"> SEQ Figure \* ARABIC </w:instrText>
      </w:r>
      <w:r>
        <w:fldChar w:fldCharType="separate"/>
      </w:r>
      <w:r w:rsidR="00A5374B">
        <w:rPr>
          <w:noProof/>
        </w:rPr>
        <w:t>2</w:t>
      </w:r>
      <w:r>
        <w:fldChar w:fldCharType="end"/>
      </w:r>
      <w:bookmarkEnd w:id="2"/>
      <w:r>
        <w:t xml:space="preserve"> Example of reference signal configuration for training data collection with BM Case-2</w:t>
      </w:r>
    </w:p>
    <w:p w14:paraId="1BA4624A" w14:textId="6543B0E3"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14</w:t>
      </w:r>
      <w:r w:rsidRPr="00036ACE">
        <w:rPr>
          <w:b/>
          <w:i/>
          <w:sz w:val="22"/>
          <w:szCs w:val="22"/>
        </w:rPr>
        <w:t>:</w:t>
      </w:r>
    </w:p>
    <w:p w14:paraId="0C5B67E2"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29AD0904" w14:textId="77777777" w:rsidR="000E397E" w:rsidRDefault="000E397E" w:rsidP="000E397E">
      <w:pPr>
        <w:spacing w:before="240"/>
        <w:jc w:val="both"/>
        <w:rPr>
          <w:sz w:val="22"/>
          <w:lang w:eastAsia="zh-CN"/>
        </w:rPr>
      </w:pPr>
    </w:p>
    <w:p w14:paraId="6E3FB5F8" w14:textId="3E6B4244" w:rsidR="000E397E" w:rsidRPr="00CD0172" w:rsidRDefault="004B7FB6" w:rsidP="000E397E">
      <w:pPr>
        <w:pStyle w:val="2"/>
      </w:pPr>
      <w:r>
        <w:t>3</w:t>
      </w:r>
      <w:r w:rsidR="000E397E">
        <w:t xml:space="preserve">.3 </w:t>
      </w:r>
      <w:r w:rsidR="000E397E" w:rsidRPr="00CD0172">
        <w:t>UE Rx beam assumption</w:t>
      </w:r>
    </w:p>
    <w:p w14:paraId="0D59CC3A" w14:textId="77777777" w:rsidR="000E397E" w:rsidRDefault="000E397E" w:rsidP="000E397E">
      <w:pPr>
        <w:spacing w:before="240"/>
        <w:jc w:val="both"/>
        <w:rPr>
          <w:sz w:val="22"/>
          <w:lang w:eastAsia="zh-CN"/>
        </w:rPr>
      </w:pPr>
      <w:r>
        <w:rPr>
          <w:sz w:val="22"/>
          <w:lang w:eastAsia="zh-CN"/>
        </w:rPr>
        <w:t>In RAN1 #116 meeting, it was discussed on how to align the UE Rx beam of the measurements for training data collection.</w:t>
      </w:r>
    </w:p>
    <w:p w14:paraId="48FC96A6" w14:textId="77777777" w:rsidR="000E397E" w:rsidRDefault="000E397E" w:rsidP="000E397E">
      <w:pPr>
        <w:spacing w:before="240"/>
        <w:jc w:val="both"/>
        <w:rPr>
          <w:sz w:val="22"/>
          <w:lang w:eastAsia="zh-CN"/>
        </w:rPr>
      </w:pPr>
      <w:r>
        <w:rPr>
          <w:sz w:val="22"/>
          <w:lang w:eastAsia="zh-CN"/>
        </w:rPr>
        <w:t>In our view, for training data collection, the same UE Rx beam should be applied to the measurements for Set A and Set B. This is because for inference, Set A reference signals are not transmitted to the UE, and correspondingly, the same UE Rx beam should be assumed between the measurement of Set B and the prediction with Set A. In order to ensure the consistency between training and inference, the same UE Rx beam should be applied to the measurement for Set A and Set B.</w:t>
      </w:r>
    </w:p>
    <w:p w14:paraId="1D2C4662" w14:textId="77777777" w:rsidR="000E397E" w:rsidRDefault="000E397E" w:rsidP="000E397E">
      <w:pPr>
        <w:spacing w:before="240"/>
        <w:jc w:val="both"/>
        <w:rPr>
          <w:sz w:val="22"/>
          <w:lang w:eastAsia="zh-CN"/>
        </w:rPr>
      </w:pPr>
      <w:r>
        <w:rPr>
          <w:sz w:val="22"/>
          <w:lang w:eastAsia="zh-CN"/>
        </w:rPr>
        <w:t>Regarding whether the best UE Rx beam should be assumed, we think the UE Rx beam could be refined before triggering the training data collection related measurement, but which UE Rx beam should be used is actually up to UE implementation.</w:t>
      </w:r>
    </w:p>
    <w:p w14:paraId="4694DC8B" w14:textId="5880572E"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15</w:t>
      </w:r>
      <w:r w:rsidRPr="00036ACE">
        <w:rPr>
          <w:b/>
          <w:i/>
          <w:sz w:val="22"/>
          <w:szCs w:val="22"/>
        </w:rPr>
        <w:t>:</w:t>
      </w:r>
    </w:p>
    <w:p w14:paraId="57DD8A26"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6909C2D9" w14:textId="77777777" w:rsidR="000E397E" w:rsidRDefault="000E397E" w:rsidP="000E397E">
      <w:pPr>
        <w:spacing w:before="240"/>
        <w:jc w:val="both"/>
        <w:rPr>
          <w:sz w:val="22"/>
          <w:lang w:eastAsia="zh-CN"/>
        </w:rPr>
      </w:pPr>
    </w:p>
    <w:p w14:paraId="3684E004" w14:textId="42CC2FF5" w:rsidR="000E397E" w:rsidRPr="00CD0172" w:rsidRDefault="004B7FB6" w:rsidP="000E397E">
      <w:pPr>
        <w:pStyle w:val="2"/>
      </w:pPr>
      <w:r>
        <w:t>3</w:t>
      </w:r>
      <w:r w:rsidR="000E397E">
        <w:t>.4 Q</w:t>
      </w:r>
      <w:r w:rsidR="000E397E" w:rsidRPr="00CD0172">
        <w:t>uality</w:t>
      </w:r>
      <w:r w:rsidR="000E397E">
        <w:t xml:space="preserve"> of the training data</w:t>
      </w:r>
    </w:p>
    <w:p w14:paraId="73623134" w14:textId="77777777" w:rsidR="000E397E" w:rsidRDefault="000E397E" w:rsidP="000E397E">
      <w:pPr>
        <w:spacing w:before="240"/>
        <w:jc w:val="both"/>
        <w:rPr>
          <w:sz w:val="22"/>
          <w:lang w:eastAsia="zh-CN"/>
        </w:rPr>
      </w:pPr>
      <w:r>
        <w:rPr>
          <w:sz w:val="22"/>
          <w:lang w:eastAsia="zh-CN"/>
        </w:rPr>
        <w:t>In RAN1 #116 meeting, it was mentioned that the measurement accuracy should be improved. The AI/ML performance might be impacted based on one-shot measurement. For training data collection, the accurate measurement results are helpful since the data is used for model training.</w:t>
      </w:r>
    </w:p>
    <w:p w14:paraId="19068AD5" w14:textId="77777777" w:rsidR="000E397E" w:rsidRDefault="000E397E" w:rsidP="000E397E">
      <w:pPr>
        <w:spacing w:before="240"/>
        <w:jc w:val="both"/>
        <w:rPr>
          <w:sz w:val="22"/>
          <w:lang w:eastAsia="zh-CN"/>
        </w:rPr>
      </w:pPr>
      <w:r>
        <w:rPr>
          <w:sz w:val="22"/>
          <w:lang w:eastAsia="zh-CN"/>
        </w:rPr>
        <w:t>In our view, in order to improve the measurement accuracy, reference signal repetition could be considered, for example, the CSI-RS is configured with repetition and the UE could perform measurement multiple times. However, even with repetition, the same UE Rx beam should be maintained.</w:t>
      </w:r>
    </w:p>
    <w:p w14:paraId="2B08D96F" w14:textId="5776A549" w:rsidR="000E397E" w:rsidRPr="00036ACE" w:rsidRDefault="000E397E" w:rsidP="000E397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16</w:t>
      </w:r>
      <w:r w:rsidRPr="00036ACE">
        <w:rPr>
          <w:b/>
          <w:i/>
          <w:sz w:val="22"/>
          <w:szCs w:val="22"/>
        </w:rPr>
        <w:t>:</w:t>
      </w:r>
    </w:p>
    <w:p w14:paraId="0D8A38D1" w14:textId="77777777" w:rsidR="000E397E" w:rsidRDefault="000E397E" w:rsidP="000E397E">
      <w:pPr>
        <w:pStyle w:val="aff0"/>
        <w:numPr>
          <w:ilvl w:val="0"/>
          <w:numId w:val="9"/>
        </w:numPr>
        <w:spacing w:before="120"/>
        <w:ind w:firstLine="0"/>
        <w:jc w:val="both"/>
        <w:rPr>
          <w:rFonts w:ascii="Times New Roman" w:hAnsi="Times New Roman"/>
          <w:i/>
        </w:rPr>
      </w:pPr>
      <w:r>
        <w:rPr>
          <w:rFonts w:ascii="Times New Roman" w:hAnsi="Times New Roman"/>
          <w:i/>
        </w:rPr>
        <w:lastRenderedPageBreak/>
        <w:t>Regarding training data collection, repetition of the reference signals could be considered to improve the measurement accuracy and the same UE Rx beam should be maintained during the measurement.</w:t>
      </w:r>
    </w:p>
    <w:p w14:paraId="11AF6294" w14:textId="77777777" w:rsidR="001700FC" w:rsidRDefault="001700FC" w:rsidP="00A96915">
      <w:pPr>
        <w:spacing w:before="240"/>
        <w:jc w:val="both"/>
        <w:rPr>
          <w:sz w:val="22"/>
          <w:lang w:val="en-US" w:eastAsia="zh-CN"/>
        </w:rPr>
      </w:pPr>
    </w:p>
    <w:p w14:paraId="73824713" w14:textId="03482BA6" w:rsidR="001700FC" w:rsidRPr="00332158" w:rsidRDefault="001700FC" w:rsidP="001700FC">
      <w:pPr>
        <w:pStyle w:val="1"/>
        <w:numPr>
          <w:ilvl w:val="0"/>
          <w:numId w:val="5"/>
        </w:numPr>
        <w:pBdr>
          <w:top w:val="single" w:sz="12" w:space="4" w:color="auto"/>
        </w:pBdr>
        <w:rPr>
          <w:rFonts w:cs="Arial"/>
          <w:lang w:val="en-US"/>
        </w:rPr>
      </w:pPr>
      <w:r>
        <w:rPr>
          <w:rFonts w:cs="Arial"/>
          <w:lang w:val="en-US"/>
        </w:rPr>
        <w:t>UE side model</w:t>
      </w:r>
    </w:p>
    <w:p w14:paraId="77875419" w14:textId="3413E21A" w:rsidR="009372C5" w:rsidRPr="00E24850" w:rsidRDefault="00FA4FD1" w:rsidP="00E24850">
      <w:pPr>
        <w:pStyle w:val="2"/>
      </w:pPr>
      <w:r w:rsidRPr="00E24850">
        <w:t>4</w:t>
      </w:r>
      <w:r w:rsidR="009372C5" w:rsidRPr="00E24850">
        <w:t>.1 Inference</w:t>
      </w:r>
    </w:p>
    <w:p w14:paraId="11B6C057" w14:textId="192C2328" w:rsidR="009E79E5" w:rsidRPr="00F726C8" w:rsidRDefault="00FA4FD1" w:rsidP="00E24850">
      <w:pPr>
        <w:pStyle w:val="30"/>
        <w:spacing w:before="240"/>
        <w:ind w:left="0" w:firstLine="0"/>
        <w:jc w:val="both"/>
        <w:rPr>
          <w:lang w:val="en-US"/>
        </w:rPr>
      </w:pPr>
      <w:r>
        <w:rPr>
          <w:lang w:val="en-US"/>
        </w:rPr>
        <w:t xml:space="preserve">4.1.1 </w:t>
      </w:r>
      <w:r w:rsidR="009E79E5" w:rsidRPr="00F726C8">
        <w:rPr>
          <w:lang w:val="en-US"/>
        </w:rPr>
        <w:t>BM Case-1 (spatial beam prediction)</w:t>
      </w:r>
    </w:p>
    <w:p w14:paraId="430B0AEC" w14:textId="6B2DF6CB" w:rsidR="00F726C8" w:rsidRDefault="00F726C8" w:rsidP="00F726C8">
      <w:pPr>
        <w:spacing w:before="120" w:after="0"/>
        <w:jc w:val="both"/>
        <w:rPr>
          <w:sz w:val="22"/>
          <w:szCs w:val="22"/>
          <w:lang w:val="en-US" w:eastAsia="zh-CN"/>
        </w:rPr>
      </w:pPr>
      <w:r>
        <w:rPr>
          <w:sz w:val="22"/>
          <w:szCs w:val="22"/>
          <w:lang w:val="en-US" w:eastAsia="zh-CN"/>
        </w:rPr>
        <w:t>In RAN1 #116 meeting, several candidate options were identified regarding the reporting content for inference results with UE side model.</w:t>
      </w:r>
    </w:p>
    <w:tbl>
      <w:tblPr>
        <w:tblStyle w:val="af7"/>
        <w:tblW w:w="0" w:type="auto"/>
        <w:tblLook w:val="04A0" w:firstRow="1" w:lastRow="0" w:firstColumn="1" w:lastColumn="0" w:noHBand="0" w:noVBand="1"/>
      </w:tblPr>
      <w:tblGrid>
        <w:gridCol w:w="10160"/>
      </w:tblGrid>
      <w:tr w:rsidR="00F726C8" w14:paraId="0C4F72F5" w14:textId="77777777" w:rsidTr="00CC4811">
        <w:tc>
          <w:tcPr>
            <w:tcW w:w="10160" w:type="dxa"/>
          </w:tcPr>
          <w:p w14:paraId="19AEE377" w14:textId="77777777" w:rsidR="00F726C8" w:rsidRPr="007B7199" w:rsidRDefault="00F726C8" w:rsidP="00CC4811">
            <w:pPr>
              <w:rPr>
                <w:rFonts w:eastAsia="DengXian"/>
                <w:highlight w:val="green"/>
                <w:lang w:val="en-US" w:eastAsia="zh-CN"/>
              </w:rPr>
            </w:pPr>
            <w:r w:rsidRPr="007B7199">
              <w:rPr>
                <w:rFonts w:eastAsia="DengXian"/>
                <w:highlight w:val="green"/>
                <w:lang w:val="en-US" w:eastAsia="zh-CN"/>
              </w:rPr>
              <w:t>Agreement</w:t>
            </w:r>
          </w:p>
          <w:p w14:paraId="65591D00" w14:textId="77777777" w:rsidR="00F726C8" w:rsidRPr="007B7199" w:rsidRDefault="00F726C8" w:rsidP="00CC4811">
            <w:pPr>
              <w:rPr>
                <w:rFonts w:eastAsia="Times New Roman"/>
                <w:lang w:val="en-US" w:eastAsia="zh-CN"/>
              </w:rPr>
            </w:pPr>
            <w:r w:rsidRPr="007B7199">
              <w:rPr>
                <w:rFonts w:eastAsia="Times New Roman"/>
                <w:lang w:val="en-US" w:eastAsia="zh-CN"/>
              </w:rPr>
              <w:t xml:space="preserve">For UE-sided model, at least for BM-Case1, for content in the report of inference results, support </w:t>
            </w:r>
          </w:p>
          <w:p w14:paraId="26BA81DC"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Opt 1: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w:t>
            </w:r>
          </w:p>
          <w:p w14:paraId="5C14AE3C"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Opt 2: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 and RSRP of predicted Top K beam(s) among a set of beams</w:t>
            </w:r>
          </w:p>
          <w:p w14:paraId="206D216B"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At least K=1 and more, FFS on max value</w:t>
            </w:r>
          </w:p>
          <w:p w14:paraId="15A7D5BF"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beam information </w:t>
            </w:r>
          </w:p>
          <w:p w14:paraId="62BFCBFD"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the definition of predicted Top K beam(s)</w:t>
            </w:r>
          </w:p>
          <w:p w14:paraId="73018D50"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definition of reported RSRP when applicable</w:t>
            </w:r>
          </w:p>
          <w:p w14:paraId="1D971F30" w14:textId="77777777" w:rsidR="00F726C8" w:rsidRPr="007B7199" w:rsidRDefault="00F726C8" w:rsidP="00CC4811">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FFS on other information in the report with </w:t>
            </w:r>
            <w:r w:rsidRPr="007B7199">
              <w:rPr>
                <w:rFonts w:ascii="Times New Roman" w:eastAsia="Times New Roman" w:hAnsi="Times New Roman"/>
                <w:sz w:val="20"/>
                <w:szCs w:val="20"/>
                <w:lang w:eastAsia="zh-CN"/>
              </w:rPr>
              <w:t xml:space="preserve">potential down selection among the following options </w:t>
            </w:r>
          </w:p>
          <w:p w14:paraId="49944848" w14:textId="77777777" w:rsidR="00F726C8" w:rsidRPr="007B7199" w:rsidRDefault="00F726C8" w:rsidP="00CC4811">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Opt 3: </w:t>
            </w:r>
            <w:r w:rsidRPr="007B7199">
              <w:rPr>
                <w:rFonts w:ascii="Times New Roman" w:hAnsi="Times New Roman"/>
                <w:sz w:val="20"/>
                <w:szCs w:val="20"/>
              </w:rPr>
              <w:t xml:space="preserve">Beam information on predicted Top K beam(s) among a set of beams and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 of predicted Top K beam(s) among a set of beams</w:t>
            </w:r>
          </w:p>
          <w:p w14:paraId="58A5D5CF" w14:textId="77777777" w:rsidR="00F726C8" w:rsidRPr="007B7199" w:rsidRDefault="00F726C8" w:rsidP="00CC4811">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quantization method of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w:t>
            </w:r>
          </w:p>
          <w:p w14:paraId="6D08565D" w14:textId="77777777" w:rsidR="00F726C8" w:rsidRPr="007B7199" w:rsidRDefault="00F726C8" w:rsidP="00CC4811">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rPr>
              <w:t>Probability information is the probability of the beam to be the Top 1 or Top K beam</w:t>
            </w:r>
          </w:p>
          <w:p w14:paraId="73E62AC3" w14:textId="77777777" w:rsidR="00F726C8" w:rsidRPr="007B7199" w:rsidRDefault="00F726C8" w:rsidP="00CC4811">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Opt 4: </w:t>
            </w:r>
            <w:r w:rsidRPr="007B7199">
              <w:rPr>
                <w:rFonts w:ascii="Times New Roman" w:hAnsi="Times New Roman"/>
                <w:sz w:val="20"/>
                <w:szCs w:val="20"/>
              </w:rPr>
              <w:t xml:space="preserve">Beam information on predicted Top K beam(s) among a set of beams, </w:t>
            </w:r>
            <w:r w:rsidRPr="007B7199">
              <w:rPr>
                <w:rFonts w:ascii="Times New Roman" w:eastAsia="Times New Roman" w:hAnsi="Times New Roman"/>
                <w:sz w:val="20"/>
                <w:szCs w:val="20"/>
              </w:rPr>
              <w:t>RSRP of predicted Top K beam(s) among a set of beams, and confidence information of the RSRP</w:t>
            </w:r>
          </w:p>
          <w:p w14:paraId="60037A24" w14:textId="77777777" w:rsidR="00F726C8" w:rsidRPr="007B7199" w:rsidRDefault="00F726C8" w:rsidP="00CC4811">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definition of reported RSRP </w:t>
            </w:r>
          </w:p>
          <w:p w14:paraId="0071A84D" w14:textId="77777777" w:rsidR="00F726C8" w:rsidRPr="007B7199" w:rsidRDefault="00F726C8" w:rsidP="00CC4811">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definition and quantization method of </w:t>
            </w:r>
            <w:r w:rsidRPr="007B7199">
              <w:rPr>
                <w:rFonts w:ascii="Times New Roman" w:eastAsia="Times New Roman" w:hAnsi="Times New Roman"/>
                <w:sz w:val="20"/>
                <w:szCs w:val="20"/>
              </w:rPr>
              <w:t>confidence information</w:t>
            </w:r>
          </w:p>
          <w:p w14:paraId="235230B2" w14:textId="77777777" w:rsidR="00F726C8" w:rsidRPr="007B7199" w:rsidRDefault="00F726C8" w:rsidP="00CC4811">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Other options are not precluded.</w:t>
            </w:r>
          </w:p>
          <w:p w14:paraId="2322E247" w14:textId="77777777" w:rsidR="00F726C8" w:rsidRDefault="00F726C8" w:rsidP="00CC4811">
            <w:pPr>
              <w:rPr>
                <w:sz w:val="22"/>
                <w:szCs w:val="22"/>
                <w:lang w:val="en-US" w:eastAsia="zh-CN"/>
              </w:rPr>
            </w:pPr>
            <w:r w:rsidRPr="007B7199">
              <w:rPr>
                <w:rFonts w:eastAsia="Times New Roman"/>
                <w:lang w:val="en-US" w:eastAsia="zh-CN"/>
              </w:rPr>
              <w:t>where the set of beams is Set A, i.e., the beams for UE prediction.</w:t>
            </w:r>
          </w:p>
        </w:tc>
      </w:tr>
    </w:tbl>
    <w:p w14:paraId="5EF9E2D4" w14:textId="77777777" w:rsidR="00F726C8" w:rsidRPr="00352C30" w:rsidRDefault="00F726C8" w:rsidP="00F726C8">
      <w:pPr>
        <w:spacing w:before="240"/>
        <w:jc w:val="both"/>
        <w:rPr>
          <w:sz w:val="22"/>
          <w:lang w:eastAsia="zh-CN"/>
        </w:rPr>
      </w:pPr>
    </w:p>
    <w:p w14:paraId="337FBB97" w14:textId="77777777" w:rsidR="00F726C8" w:rsidRPr="00352C30" w:rsidRDefault="00F726C8" w:rsidP="00F726C8">
      <w:pPr>
        <w:spacing w:before="240"/>
        <w:jc w:val="both"/>
        <w:rPr>
          <w:sz w:val="22"/>
          <w:lang w:eastAsia="zh-CN"/>
        </w:rPr>
      </w:pPr>
      <w:r w:rsidRPr="00352C30">
        <w:rPr>
          <w:sz w:val="22"/>
          <w:lang w:eastAsia="zh-CN"/>
        </w:rPr>
        <w:lastRenderedPageBreak/>
        <w:t>Among these options, our preference is Option 2. For Option 1, only the beam information of the Top-K beams is reported. However, the L1-RSRP information is also important for the gNB side since the gNB could know the actual quality of the beam. Also, in legacy beam reporting, the L1-RSRP is reported. Therefore, the same principle could be followed for the reporting of inference results. Regarding Option 3 and Option 4, the definition and quantization of the probability information and the confidence information would require a lot of discussion and hence are not preferred.</w:t>
      </w:r>
    </w:p>
    <w:p w14:paraId="464C6679" w14:textId="77777777" w:rsidR="00F726C8" w:rsidRPr="00352C30" w:rsidRDefault="00F726C8" w:rsidP="00F726C8">
      <w:pPr>
        <w:spacing w:before="240"/>
        <w:jc w:val="both"/>
        <w:rPr>
          <w:sz w:val="22"/>
          <w:lang w:eastAsia="zh-CN"/>
        </w:rPr>
      </w:pPr>
      <w:r w:rsidRPr="00352C30">
        <w:rPr>
          <w:sz w:val="22"/>
          <w:lang w:eastAsia="zh-CN"/>
        </w:rPr>
        <w:t>Regarding beam information, we think at least the reference signal ID, e.g., CRI/SSB RI could be included. In addition, the CC ID could also be considered. Considering the generalized AI/ML model, the UE may predict the beams for another CC. Hence, the CC ID could be included in the beam information.</w:t>
      </w:r>
    </w:p>
    <w:p w14:paraId="7C0408E5" w14:textId="4E04E593"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17</w:t>
      </w:r>
      <w:r w:rsidRPr="00036ACE">
        <w:rPr>
          <w:b/>
          <w:i/>
          <w:sz w:val="22"/>
          <w:szCs w:val="22"/>
        </w:rPr>
        <w:t>:</w:t>
      </w:r>
    </w:p>
    <w:p w14:paraId="41D62A55" w14:textId="77777777"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5022E382" w14:textId="77777777" w:rsidR="00F726C8" w:rsidRPr="006A1291" w:rsidRDefault="00F726C8" w:rsidP="00F726C8">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657EC9E4" w14:textId="77777777" w:rsidR="00F726C8" w:rsidRDefault="00F726C8" w:rsidP="00F726C8">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25BF90D2" w14:textId="77777777" w:rsidR="00FF0636" w:rsidRDefault="00FF0636" w:rsidP="00A96915">
      <w:pPr>
        <w:spacing w:before="240"/>
        <w:jc w:val="both"/>
        <w:rPr>
          <w:sz w:val="22"/>
          <w:lang w:val="en-US" w:eastAsia="zh-CN"/>
        </w:rPr>
      </w:pPr>
    </w:p>
    <w:p w14:paraId="0E7A2463" w14:textId="2FB0AD28" w:rsidR="00FF0636" w:rsidRPr="00F726C8" w:rsidRDefault="00FA4FD1" w:rsidP="00E24850">
      <w:pPr>
        <w:pStyle w:val="30"/>
        <w:spacing w:before="240"/>
        <w:ind w:left="0" w:firstLine="0"/>
        <w:jc w:val="both"/>
        <w:rPr>
          <w:lang w:val="en-US"/>
        </w:rPr>
      </w:pPr>
      <w:r>
        <w:rPr>
          <w:lang w:val="en-US"/>
        </w:rPr>
        <w:t xml:space="preserve">4.1.2 </w:t>
      </w:r>
      <w:r w:rsidR="00FF0636" w:rsidRPr="00F726C8">
        <w:rPr>
          <w:lang w:val="en-US"/>
        </w:rPr>
        <w:t>BM Case-2 (temporal beam prediction)</w:t>
      </w:r>
    </w:p>
    <w:p w14:paraId="1EA72112" w14:textId="77777777" w:rsidR="00F726C8" w:rsidRDefault="00F726C8" w:rsidP="00F726C8">
      <w:pPr>
        <w:spacing w:before="120" w:after="0"/>
        <w:jc w:val="both"/>
        <w:rPr>
          <w:sz w:val="22"/>
          <w:szCs w:val="22"/>
          <w:lang w:val="en-US" w:eastAsia="zh-CN"/>
        </w:rPr>
      </w:pPr>
      <w:r>
        <w:rPr>
          <w:sz w:val="22"/>
          <w:szCs w:val="22"/>
          <w:lang w:val="en-US" w:eastAsia="zh-CN"/>
        </w:rPr>
        <w:t>In RAN1 #118 meeting, the following agreement on the configuration of Set A and Set B was reached regarding UE-side model for BM Case-1.</w:t>
      </w:r>
    </w:p>
    <w:tbl>
      <w:tblPr>
        <w:tblStyle w:val="af7"/>
        <w:tblW w:w="0" w:type="auto"/>
        <w:tblLook w:val="04A0" w:firstRow="1" w:lastRow="0" w:firstColumn="1" w:lastColumn="0" w:noHBand="0" w:noVBand="1"/>
      </w:tblPr>
      <w:tblGrid>
        <w:gridCol w:w="10160"/>
      </w:tblGrid>
      <w:tr w:rsidR="00F726C8" w14:paraId="2749C5A9" w14:textId="77777777" w:rsidTr="00CC4811">
        <w:tc>
          <w:tcPr>
            <w:tcW w:w="10160" w:type="dxa"/>
          </w:tcPr>
          <w:p w14:paraId="0CAC650B" w14:textId="77777777" w:rsidR="00F726C8" w:rsidRPr="009006D5" w:rsidRDefault="00F726C8" w:rsidP="00CC4811">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9006D5">
              <w:rPr>
                <w:rFonts w:ascii="Times" w:eastAsia="DengXian" w:hAnsi="Times" w:hint="eastAsia"/>
                <w:szCs w:val="24"/>
                <w:highlight w:val="green"/>
                <w:lang w:eastAsia="zh-CN"/>
              </w:rPr>
              <w:t>Agreement</w:t>
            </w:r>
          </w:p>
          <w:p w14:paraId="4CACFEA2" w14:textId="77777777" w:rsidR="00F726C8" w:rsidRPr="009006D5" w:rsidRDefault="00F726C8" w:rsidP="00CC4811">
            <w:pPr>
              <w:overflowPunct/>
              <w:autoSpaceDE/>
              <w:autoSpaceDN/>
              <w:adjustRightInd/>
              <w:spacing w:after="0"/>
              <w:textAlignment w:val="auto"/>
              <w:rPr>
                <w:rFonts w:ascii="Times" w:eastAsia="Batang" w:hAnsi="Times"/>
                <w:szCs w:val="24"/>
                <w:lang w:eastAsia="zh-CN"/>
              </w:rPr>
            </w:pPr>
            <w:r w:rsidRPr="009006D5">
              <w:rPr>
                <w:rFonts w:ascii="Times" w:eastAsia="Batang" w:hAnsi="Times"/>
                <w:szCs w:val="24"/>
              </w:rPr>
              <w:t>For UE-sided model at least for BM</w:t>
            </w:r>
            <w:r w:rsidRPr="009006D5">
              <w:rPr>
                <w:rFonts w:ascii="Times" w:eastAsia="DengXian" w:hAnsi="Times" w:hint="eastAsia"/>
                <w:szCs w:val="24"/>
                <w:lang w:eastAsia="zh-CN"/>
              </w:rPr>
              <w:t xml:space="preserve"> </w:t>
            </w:r>
            <w:r w:rsidRPr="009006D5">
              <w:rPr>
                <w:rFonts w:ascii="Times" w:eastAsia="Batang" w:hAnsi="Times"/>
                <w:szCs w:val="24"/>
              </w:rPr>
              <w:t xml:space="preserve">Case-1, for inference results report </w:t>
            </w:r>
          </w:p>
          <w:p w14:paraId="23B16A10" w14:textId="77777777" w:rsidR="00F726C8" w:rsidRPr="009006D5" w:rsidRDefault="00F726C8" w:rsidP="00CC4811">
            <w:pPr>
              <w:numPr>
                <w:ilvl w:val="0"/>
                <w:numId w:val="116"/>
              </w:numPr>
              <w:overflowPunct/>
              <w:autoSpaceDE/>
              <w:autoSpaceDN/>
              <w:adjustRightInd/>
              <w:spacing w:after="0"/>
              <w:textAlignment w:val="auto"/>
              <w:rPr>
                <w:rFonts w:ascii="Times" w:eastAsia="Batang" w:hAnsi="Times"/>
                <w:szCs w:val="24"/>
                <w:lang w:eastAsia="x-none"/>
              </w:rPr>
            </w:pPr>
            <w:r w:rsidRPr="009006D5">
              <w:rPr>
                <w:rFonts w:ascii="Times" w:eastAsia="Batang" w:hAnsi="Times"/>
                <w:szCs w:val="24"/>
                <w:lang w:eastAsia="x-none"/>
              </w:rPr>
              <w:t>Two resource sets can be configured for Set A and Set B separately in the CSI report configuration for the report</w:t>
            </w:r>
          </w:p>
          <w:p w14:paraId="683EC027" w14:textId="77777777" w:rsidR="00F726C8" w:rsidRPr="009006D5" w:rsidRDefault="00F726C8" w:rsidP="00CC4811">
            <w:pPr>
              <w:numPr>
                <w:ilvl w:val="1"/>
                <w:numId w:val="116"/>
              </w:numPr>
              <w:overflowPunct/>
              <w:autoSpaceDE/>
              <w:autoSpaceDN/>
              <w:adjustRightInd/>
              <w:spacing w:after="0"/>
              <w:textAlignment w:val="auto"/>
              <w:rPr>
                <w:rFonts w:ascii="Times" w:eastAsia="Batang" w:hAnsi="Times"/>
                <w:szCs w:val="24"/>
                <w:lang w:eastAsia="x-none"/>
              </w:rPr>
            </w:pPr>
            <w:r w:rsidRPr="009006D5">
              <w:rPr>
                <w:rFonts w:ascii="Times" w:eastAsia="Batang" w:hAnsi="Times"/>
                <w:szCs w:val="24"/>
                <w:lang w:eastAsia="zh-CN"/>
              </w:rPr>
              <w:t xml:space="preserve">FFS whether support only resource set for Set B </w:t>
            </w:r>
            <w:r w:rsidRPr="009006D5">
              <w:rPr>
                <w:rFonts w:ascii="Times" w:eastAsia="DengXian" w:hAnsi="Times" w:hint="eastAsia"/>
                <w:szCs w:val="24"/>
                <w:lang w:eastAsia="zh-CN"/>
              </w:rPr>
              <w:t>is configured</w:t>
            </w:r>
          </w:p>
          <w:p w14:paraId="4A5E77ED" w14:textId="77777777" w:rsidR="00F726C8" w:rsidRPr="009006D5" w:rsidRDefault="00F726C8" w:rsidP="00CC4811">
            <w:pPr>
              <w:numPr>
                <w:ilvl w:val="0"/>
                <w:numId w:val="116"/>
              </w:numPr>
              <w:overflowPunct/>
              <w:autoSpaceDE/>
              <w:autoSpaceDN/>
              <w:adjustRightInd/>
              <w:spacing w:after="0"/>
              <w:textAlignment w:val="auto"/>
              <w:rPr>
                <w:rFonts w:ascii="Times" w:eastAsia="Batang" w:hAnsi="Times"/>
                <w:szCs w:val="24"/>
                <w:lang w:eastAsia="zh-CN"/>
              </w:rPr>
            </w:pPr>
            <w:r w:rsidRPr="009006D5">
              <w:rPr>
                <w:rFonts w:ascii="Times" w:eastAsia="Batang" w:hAnsi="Times"/>
                <w:szCs w:val="24"/>
                <w:lang w:eastAsia="x-none"/>
              </w:rPr>
              <w:t>UE performs measurement on the resource set for Set B for inference</w:t>
            </w:r>
            <w:r w:rsidRPr="009006D5">
              <w:rPr>
                <w:rFonts w:ascii="Times" w:eastAsia="DengXian" w:hAnsi="Times" w:hint="eastAsia"/>
                <w:szCs w:val="24"/>
                <w:lang w:eastAsia="zh-CN"/>
              </w:rPr>
              <w:t xml:space="preserve">, and UE is not expected to measure resource set for Set A for inference, </w:t>
            </w:r>
          </w:p>
          <w:p w14:paraId="252B9E2F" w14:textId="77777777" w:rsidR="00F726C8" w:rsidRPr="009006D5" w:rsidRDefault="00F726C8" w:rsidP="00CC4811">
            <w:pPr>
              <w:numPr>
                <w:ilvl w:val="0"/>
                <w:numId w:val="102"/>
              </w:numPr>
              <w:tabs>
                <w:tab w:val="left" w:pos="756"/>
              </w:tabs>
              <w:overflowPunct/>
              <w:autoSpaceDE/>
              <w:autoSpaceDN/>
              <w:adjustRightInd/>
              <w:spacing w:after="0"/>
              <w:textAlignment w:val="auto"/>
              <w:rPr>
                <w:rFonts w:ascii="Times" w:eastAsia="Batang" w:hAnsi="Times"/>
                <w:szCs w:val="24"/>
                <w:lang w:eastAsia="zh-CN"/>
              </w:rPr>
            </w:pPr>
            <w:r w:rsidRPr="009006D5">
              <w:rPr>
                <w:rFonts w:ascii="Times" w:eastAsia="Batang" w:hAnsi="Times"/>
                <w:szCs w:val="24"/>
                <w:lang w:eastAsia="zh-CN"/>
              </w:rPr>
              <w:t>The beam information in the inference report refers to the resource set for Set A</w:t>
            </w:r>
          </w:p>
          <w:p w14:paraId="156037CF" w14:textId="77777777" w:rsidR="00F726C8" w:rsidRPr="009006D5" w:rsidRDefault="00F726C8" w:rsidP="00CC4811">
            <w:pPr>
              <w:spacing w:after="0"/>
              <w:rPr>
                <w:sz w:val="22"/>
                <w:szCs w:val="22"/>
                <w:lang w:eastAsia="zh-CN"/>
              </w:rPr>
            </w:pPr>
          </w:p>
        </w:tc>
      </w:tr>
    </w:tbl>
    <w:p w14:paraId="3CC4F8A7" w14:textId="241311AA" w:rsidR="00D9178E" w:rsidRPr="00352C30" w:rsidRDefault="00FA4FD1" w:rsidP="00D9178E">
      <w:pPr>
        <w:spacing w:before="240"/>
        <w:jc w:val="both"/>
        <w:rPr>
          <w:sz w:val="22"/>
          <w:lang w:eastAsia="zh-CN"/>
        </w:rPr>
      </w:pPr>
      <w:r>
        <w:rPr>
          <w:sz w:val="22"/>
          <w:lang w:eastAsia="zh-CN"/>
        </w:rPr>
        <w:t>For</w:t>
      </w:r>
      <w:r w:rsidR="00D9178E" w:rsidRPr="00352C30">
        <w:rPr>
          <w:sz w:val="22"/>
          <w:lang w:eastAsia="zh-CN"/>
        </w:rPr>
        <w:t xml:space="preserve"> BM Case-2 </w:t>
      </w:r>
      <w:r>
        <w:rPr>
          <w:sz w:val="22"/>
          <w:lang w:eastAsia="zh-CN"/>
        </w:rPr>
        <w:t>with</w:t>
      </w:r>
      <w:r w:rsidR="00D9178E" w:rsidRPr="00352C30">
        <w:rPr>
          <w:sz w:val="22"/>
          <w:lang w:eastAsia="zh-CN"/>
        </w:rPr>
        <w:t xml:space="preserve"> UE side model, the UE could predict beams in future time instances and report the prediction to the gNB side. For BM Case-2, Set A and Set B should also be configured to the UE for model inference. Similar design as BM Case-1 could be considered, e.g., separate resource set for Set A and Set B could be configured.</w:t>
      </w:r>
    </w:p>
    <w:p w14:paraId="3605939F" w14:textId="5732E7DA" w:rsidR="00D9178E" w:rsidRPr="00036ACE" w:rsidRDefault="00D9178E" w:rsidP="00D9178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18</w:t>
      </w:r>
      <w:r w:rsidRPr="00036ACE">
        <w:rPr>
          <w:b/>
          <w:i/>
          <w:sz w:val="22"/>
          <w:szCs w:val="22"/>
        </w:rPr>
        <w:t>:</w:t>
      </w:r>
    </w:p>
    <w:p w14:paraId="0EFD0864" w14:textId="1773CB18" w:rsidR="00D9178E" w:rsidRDefault="00D9178E" w:rsidP="00D9178E">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w:t>
      </w:r>
      <w:r w:rsidR="00523DBF">
        <w:rPr>
          <w:rFonts w:ascii="Times New Roman" w:hAnsi="Times New Roman"/>
          <w:i/>
        </w:rPr>
        <w:t xml:space="preserve"> for inference</w:t>
      </w:r>
      <w:r>
        <w:rPr>
          <w:rFonts w:ascii="Times New Roman" w:hAnsi="Times New Roman"/>
          <w:i/>
        </w:rPr>
        <w:t>, similar design framework as BM Case-1 with UE side model, i.e., separate resource set for Set A and Set B, could be considered.</w:t>
      </w:r>
    </w:p>
    <w:p w14:paraId="73FA3675" w14:textId="77777777" w:rsidR="00D9178E" w:rsidRDefault="00D9178E" w:rsidP="00F726C8">
      <w:pPr>
        <w:spacing w:before="240"/>
        <w:jc w:val="both"/>
        <w:rPr>
          <w:sz w:val="22"/>
          <w:lang w:val="en-US" w:eastAsia="zh-CN"/>
        </w:rPr>
      </w:pPr>
    </w:p>
    <w:p w14:paraId="64AFDF7E" w14:textId="38AE3D7D" w:rsidR="009D3833" w:rsidRDefault="00CF37D8" w:rsidP="00F726C8">
      <w:pPr>
        <w:spacing w:before="240"/>
        <w:jc w:val="both"/>
        <w:rPr>
          <w:sz w:val="22"/>
          <w:lang w:val="en-US" w:eastAsia="zh-CN"/>
        </w:rPr>
      </w:pPr>
      <w:r>
        <w:rPr>
          <w:sz w:val="22"/>
          <w:lang w:val="en-US" w:eastAsia="zh-CN"/>
        </w:rPr>
        <w:t xml:space="preserve">In RAN1 #118bis meeting, there was the following agreement regarding the CSI-RS configuration. For BM Case-2, periodic and semi-persistent CSI-RS are </w:t>
      </w:r>
      <w:r w:rsidR="00432691">
        <w:rPr>
          <w:sz w:val="22"/>
          <w:lang w:val="en-US" w:eastAsia="zh-CN"/>
        </w:rPr>
        <w:t>supported,</w:t>
      </w:r>
      <w:r>
        <w:rPr>
          <w:sz w:val="22"/>
          <w:lang w:val="en-US" w:eastAsia="zh-CN"/>
        </w:rPr>
        <w:t xml:space="preserve"> and aperiodic CSI-RS is FFS.</w:t>
      </w:r>
    </w:p>
    <w:tbl>
      <w:tblPr>
        <w:tblStyle w:val="af7"/>
        <w:tblW w:w="0" w:type="auto"/>
        <w:tblLook w:val="04A0" w:firstRow="1" w:lastRow="0" w:firstColumn="1" w:lastColumn="0" w:noHBand="0" w:noVBand="1"/>
      </w:tblPr>
      <w:tblGrid>
        <w:gridCol w:w="10160"/>
      </w:tblGrid>
      <w:tr w:rsidR="00CF37D8" w14:paraId="3B30C892" w14:textId="77777777" w:rsidTr="00CF37D8">
        <w:tc>
          <w:tcPr>
            <w:tcW w:w="10160" w:type="dxa"/>
          </w:tcPr>
          <w:p w14:paraId="2BD41ED8" w14:textId="77777777" w:rsidR="00CF37D8" w:rsidRPr="00D077B2" w:rsidRDefault="00CF37D8" w:rsidP="00CF37D8">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03AFFD6B" w14:textId="77777777" w:rsidR="00CF37D8" w:rsidRPr="00D077B2" w:rsidRDefault="00CF37D8" w:rsidP="00CF37D8">
            <w:pPr>
              <w:overflowPunct/>
              <w:autoSpaceDE/>
              <w:autoSpaceDN/>
              <w:adjustRightInd/>
              <w:spacing w:after="120" w:line="264" w:lineRule="auto"/>
              <w:textAlignment w:val="auto"/>
              <w:rPr>
                <w:rFonts w:eastAsia="DengXian"/>
                <w:sz w:val="22"/>
                <w:szCs w:val="22"/>
                <w:lang w:eastAsia="zh-CN"/>
              </w:rPr>
            </w:pPr>
            <w:r w:rsidRPr="00D077B2">
              <w:rPr>
                <w:sz w:val="22"/>
                <w:szCs w:val="22"/>
                <w:lang w:val="en-US" w:eastAsia="zh-CN"/>
              </w:rPr>
              <w:lastRenderedPageBreak/>
              <w:t xml:space="preserve">For UE-side AI/ML </w:t>
            </w:r>
            <w:r w:rsidRPr="00D077B2">
              <w:rPr>
                <w:rFonts w:eastAsia="DengXian"/>
                <w:sz w:val="22"/>
                <w:szCs w:val="22"/>
                <w:lang w:eastAsia="zh-CN"/>
              </w:rPr>
              <w:t>model, for BM-Case1, at least for inference, at least for Set B, support the following CSI-RS resource types for CMR:</w:t>
            </w:r>
          </w:p>
          <w:p w14:paraId="1199A726"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Periodic (P) CSI-RS</w:t>
            </w:r>
          </w:p>
          <w:p w14:paraId="4EAE15E6"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Semi-persistent (SP) CSI-RS</w:t>
            </w:r>
          </w:p>
          <w:p w14:paraId="078B0222" w14:textId="77777777" w:rsidR="00CF37D8" w:rsidRPr="00D077B2" w:rsidRDefault="00CF37D8" w:rsidP="00CF37D8">
            <w:pPr>
              <w:numPr>
                <w:ilvl w:val="0"/>
                <w:numId w:val="122"/>
              </w:num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 xml:space="preserve">Aperiodic (AP) CSI-RS </w:t>
            </w:r>
          </w:p>
          <w:p w14:paraId="7ADD8334" w14:textId="77777777" w:rsidR="00CF37D8" w:rsidRPr="00D077B2" w:rsidRDefault="00CF37D8" w:rsidP="00CF37D8">
            <w:pPr>
              <w:overflowPunct/>
              <w:autoSpaceDE/>
              <w:autoSpaceDN/>
              <w:adjustRightInd/>
              <w:spacing w:after="120" w:line="264" w:lineRule="auto"/>
              <w:textAlignment w:val="auto"/>
              <w:rPr>
                <w:rFonts w:eastAsia="DengXian"/>
                <w:sz w:val="22"/>
                <w:szCs w:val="22"/>
                <w:lang w:eastAsia="zh-CN"/>
              </w:rPr>
            </w:pPr>
            <w:r w:rsidRPr="00D077B2">
              <w:rPr>
                <w:rFonts w:eastAsia="DengXian"/>
                <w:sz w:val="22"/>
                <w:szCs w:val="22"/>
                <w:lang w:eastAsia="zh-CN"/>
              </w:rPr>
              <w:t>For UE-side AI/ML model, for BM-Case 2, at least for inference, at least for Set B, support the following CSI-RS resource types for CMR:</w:t>
            </w:r>
          </w:p>
          <w:p w14:paraId="1EFF4C37" w14:textId="77777777" w:rsidR="00CF37D8" w:rsidRPr="00D077B2" w:rsidRDefault="00CF37D8" w:rsidP="00CF37D8">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Periodic (P) CSI-RS</w:t>
            </w:r>
          </w:p>
          <w:p w14:paraId="431BAA3B" w14:textId="77777777" w:rsidR="00CF37D8" w:rsidRPr="00D077B2" w:rsidRDefault="00CF37D8" w:rsidP="00CF37D8">
            <w:pPr>
              <w:numPr>
                <w:ilvl w:val="0"/>
                <w:numId w:val="122"/>
              </w:numPr>
              <w:overflowPunct/>
              <w:autoSpaceDE/>
              <w:autoSpaceDN/>
              <w:adjustRightInd/>
              <w:spacing w:after="120" w:line="264" w:lineRule="auto"/>
              <w:textAlignment w:val="auto"/>
              <w:rPr>
                <w:rFonts w:eastAsia="Batang"/>
                <w:sz w:val="22"/>
                <w:szCs w:val="22"/>
                <w:lang w:val="en-US"/>
              </w:rPr>
            </w:pPr>
            <w:r w:rsidRPr="00D077B2">
              <w:rPr>
                <w:rFonts w:eastAsia="Batang"/>
                <w:sz w:val="22"/>
                <w:szCs w:val="22"/>
                <w:lang w:val="en-US"/>
              </w:rPr>
              <w:t>Semi-persistent (SP) CSI-RS</w:t>
            </w:r>
          </w:p>
          <w:p w14:paraId="175E6184" w14:textId="77777777" w:rsidR="00CF37D8" w:rsidRPr="00D077B2" w:rsidRDefault="00CF37D8" w:rsidP="00CF37D8">
            <w:pPr>
              <w:numPr>
                <w:ilvl w:val="0"/>
                <w:numId w:val="122"/>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 xml:space="preserve">FFS: </w:t>
            </w:r>
            <w:r w:rsidRPr="00D077B2">
              <w:rPr>
                <w:rFonts w:eastAsia="Batang"/>
                <w:sz w:val="22"/>
                <w:szCs w:val="22"/>
              </w:rPr>
              <w:t>Aperiodic (AP) CSI-RS</w:t>
            </w:r>
          </w:p>
          <w:p w14:paraId="3AED4304" w14:textId="57E87950" w:rsidR="00CF37D8" w:rsidRPr="00CF37D8" w:rsidRDefault="00CF37D8" w:rsidP="00CF37D8">
            <w:pPr>
              <w:overflowPunct/>
              <w:autoSpaceDE/>
              <w:autoSpaceDN/>
              <w:adjustRightInd/>
              <w:spacing w:after="0"/>
              <w:textAlignment w:val="auto"/>
              <w:rPr>
                <w:rFonts w:eastAsia="DengXian"/>
                <w:sz w:val="22"/>
                <w:szCs w:val="22"/>
                <w:lang w:eastAsia="zh-CN"/>
              </w:rPr>
            </w:pPr>
            <w:r w:rsidRPr="00D077B2">
              <w:rPr>
                <w:rFonts w:eastAsia="DengXian"/>
                <w:sz w:val="22"/>
                <w:szCs w:val="22"/>
                <w:lang w:eastAsia="zh-CN"/>
              </w:rPr>
              <w:t>Note: above CSI-RS resource refers to that used for beam management.</w:t>
            </w:r>
          </w:p>
        </w:tc>
      </w:tr>
    </w:tbl>
    <w:p w14:paraId="33843808" w14:textId="5E583D6E" w:rsidR="00CF37D8" w:rsidRDefault="00CF37D8" w:rsidP="00F726C8">
      <w:pPr>
        <w:spacing w:before="240"/>
        <w:jc w:val="both"/>
        <w:rPr>
          <w:sz w:val="22"/>
          <w:lang w:val="en-US" w:eastAsia="zh-CN"/>
        </w:rPr>
      </w:pPr>
      <w:r>
        <w:rPr>
          <w:sz w:val="22"/>
          <w:lang w:val="en-US" w:eastAsia="zh-CN"/>
        </w:rPr>
        <w:lastRenderedPageBreak/>
        <w:t>In our view, aperiodic CSI-RS is helpful and flexible for the network side to get the information on good beams. With periodic and semi-persistent CSI-RS only, there could be more overhead compared with aperiodic CSI-RS. Therefore, aperiodic CSI-RS should be supported for BM Case-2 and RAN1 could further discuss the details.</w:t>
      </w:r>
    </w:p>
    <w:p w14:paraId="512D34D6" w14:textId="447C5764" w:rsidR="00CF37D8" w:rsidRPr="00036ACE" w:rsidRDefault="00CF37D8" w:rsidP="00CF37D8">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19</w:t>
      </w:r>
      <w:r>
        <w:rPr>
          <w:b/>
          <w:i/>
          <w:sz w:val="22"/>
          <w:szCs w:val="22"/>
        </w:rPr>
        <w:t>:</w:t>
      </w:r>
    </w:p>
    <w:p w14:paraId="4E50E53C" w14:textId="3EEC1071" w:rsidR="00CF37D8" w:rsidRDefault="00CF37D8" w:rsidP="00CF37D8">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370233">
        <w:rPr>
          <w:rFonts w:ascii="Times New Roman" w:hAnsi="Times New Roman"/>
          <w:i/>
        </w:rPr>
        <w:t xml:space="preserve">support aperiodic CSI-RS for inference. RAN1 </w:t>
      </w:r>
      <w:r w:rsidR="00F80F53">
        <w:rPr>
          <w:rFonts w:ascii="Times New Roman" w:hAnsi="Times New Roman"/>
          <w:i/>
        </w:rPr>
        <w:t xml:space="preserve">to </w:t>
      </w:r>
      <w:r w:rsidR="00370233">
        <w:rPr>
          <w:rFonts w:ascii="Times New Roman" w:hAnsi="Times New Roman"/>
          <w:i/>
        </w:rPr>
        <w:t>further discuss the details on the configuration of aperiodic CSI-RS.</w:t>
      </w:r>
    </w:p>
    <w:p w14:paraId="5CB54ABF" w14:textId="77777777" w:rsidR="00CF37D8" w:rsidRDefault="00CF37D8" w:rsidP="00F726C8">
      <w:pPr>
        <w:spacing w:before="240"/>
        <w:jc w:val="both"/>
        <w:rPr>
          <w:sz w:val="22"/>
          <w:lang w:val="en-US" w:eastAsia="zh-CN"/>
        </w:rPr>
      </w:pPr>
    </w:p>
    <w:p w14:paraId="16079151" w14:textId="516A0EC6" w:rsidR="00F80F53" w:rsidRDefault="00F80F53" w:rsidP="00F726C8">
      <w:pPr>
        <w:spacing w:before="240"/>
        <w:jc w:val="both"/>
        <w:rPr>
          <w:sz w:val="22"/>
          <w:lang w:val="en-US" w:eastAsia="zh-CN"/>
        </w:rPr>
      </w:pPr>
      <w:r>
        <w:rPr>
          <w:sz w:val="22"/>
          <w:lang w:val="en-US" w:eastAsia="zh-CN"/>
        </w:rPr>
        <w:t>Regarding periodic CSI-RS and semi-persistent CSI-RS, one thing for BM Case-2 is how to configure the observation window and prediction window. To reduce RS overhead for measurement, the reference signals for Set A are not expected to be transmitted in the prediction window. Therefore, it should be further discussed on how to configure the observation window and prediction window for periodic CSI-RS and semi-persistent CSI-RS.</w:t>
      </w:r>
    </w:p>
    <w:p w14:paraId="4663BB14" w14:textId="03C499DD" w:rsidR="00F80F53" w:rsidRPr="00036ACE" w:rsidRDefault="00F80F53" w:rsidP="00F80F53">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20</w:t>
      </w:r>
      <w:r>
        <w:rPr>
          <w:b/>
          <w:i/>
          <w:sz w:val="22"/>
          <w:szCs w:val="22"/>
        </w:rPr>
        <w:t>:</w:t>
      </w:r>
    </w:p>
    <w:p w14:paraId="7B0CDB6F" w14:textId="24947DDA" w:rsidR="00F80F53" w:rsidRDefault="00F80F53" w:rsidP="00F80F53">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further discuss how to configure the observation window and prediction window for periodic CSI-RS and semi-persistent CSI-RS for inference.</w:t>
      </w:r>
    </w:p>
    <w:p w14:paraId="769927D8" w14:textId="77777777" w:rsidR="00F80F53" w:rsidRPr="00D9178E" w:rsidRDefault="00F80F53" w:rsidP="00F726C8">
      <w:pPr>
        <w:spacing w:before="240"/>
        <w:jc w:val="both"/>
        <w:rPr>
          <w:sz w:val="22"/>
          <w:lang w:val="en-US" w:eastAsia="zh-CN"/>
        </w:rPr>
      </w:pPr>
    </w:p>
    <w:p w14:paraId="5A134992" w14:textId="77777777" w:rsidR="00D9178E" w:rsidRPr="00352C30" w:rsidRDefault="00D9178E" w:rsidP="00D9178E">
      <w:pPr>
        <w:spacing w:before="240"/>
        <w:jc w:val="both"/>
        <w:rPr>
          <w:sz w:val="22"/>
          <w:lang w:eastAsia="zh-CN"/>
        </w:rPr>
      </w:pPr>
      <w:r w:rsidRPr="00352C30">
        <w:rPr>
          <w:sz w:val="22"/>
          <w:lang w:eastAsia="zh-CN"/>
        </w:rPr>
        <w:t>Considering the UE mobility, the UE speed may have big impact on the model inference performance. For example, in high-speed case, large number of prediction instances is not desirable since the prediction may not be accurate. Therefore, for BM Case-2 with UE side model, it’s better that UE can report the preferred pattern for measurement and prediction, e.g., the number of measurement instances, the number of prediction instances, the measurement interval, and the prediction interval.</w:t>
      </w:r>
    </w:p>
    <w:p w14:paraId="5C946205" w14:textId="6C403D76" w:rsidR="00D9178E" w:rsidRPr="00036ACE" w:rsidRDefault="00D9178E" w:rsidP="00D9178E">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21</w:t>
      </w:r>
      <w:r>
        <w:rPr>
          <w:b/>
          <w:i/>
          <w:sz w:val="22"/>
          <w:szCs w:val="22"/>
        </w:rPr>
        <w:t>:</w:t>
      </w:r>
    </w:p>
    <w:p w14:paraId="438144F7" w14:textId="77777777" w:rsidR="00D9178E" w:rsidRDefault="00D9178E" w:rsidP="00D9178E">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513F87D4" w14:textId="77777777" w:rsidR="00D9178E" w:rsidRDefault="00D9178E" w:rsidP="00D9178E">
      <w:pPr>
        <w:spacing w:before="120" w:after="0"/>
        <w:jc w:val="both"/>
        <w:rPr>
          <w:sz w:val="22"/>
          <w:szCs w:val="22"/>
          <w:lang w:val="en-US" w:eastAsia="zh-CN"/>
        </w:rPr>
      </w:pPr>
    </w:p>
    <w:p w14:paraId="0567076C" w14:textId="30C77AEE" w:rsidR="00D9178E" w:rsidRDefault="00F21C1F" w:rsidP="00F726C8">
      <w:pPr>
        <w:spacing w:before="240"/>
        <w:jc w:val="both"/>
        <w:rPr>
          <w:sz w:val="22"/>
          <w:lang w:val="en-US" w:eastAsia="zh-CN"/>
        </w:rPr>
      </w:pPr>
      <w:r>
        <w:rPr>
          <w:sz w:val="22"/>
          <w:lang w:val="en-US" w:eastAsia="zh-CN"/>
        </w:rPr>
        <w:lastRenderedPageBreak/>
        <w:t>Regarding inference results reporting for BM Case-2, there was the following agreement from RAN1 #118bis.</w:t>
      </w:r>
    </w:p>
    <w:tbl>
      <w:tblPr>
        <w:tblStyle w:val="af7"/>
        <w:tblW w:w="0" w:type="auto"/>
        <w:tblLook w:val="04A0" w:firstRow="1" w:lastRow="0" w:firstColumn="1" w:lastColumn="0" w:noHBand="0" w:noVBand="1"/>
      </w:tblPr>
      <w:tblGrid>
        <w:gridCol w:w="10160"/>
      </w:tblGrid>
      <w:tr w:rsidR="00F21C1F" w14:paraId="04E72702" w14:textId="77777777" w:rsidTr="00F21C1F">
        <w:tc>
          <w:tcPr>
            <w:tcW w:w="10160" w:type="dxa"/>
          </w:tcPr>
          <w:p w14:paraId="29678134" w14:textId="77777777" w:rsidR="00F21C1F" w:rsidRPr="00D077B2" w:rsidRDefault="00F21C1F" w:rsidP="00F21C1F">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02D47A64" w14:textId="77777777" w:rsidR="00F21C1F" w:rsidRPr="00D077B2" w:rsidRDefault="00F21C1F" w:rsidP="00F21C1F">
            <w:pPr>
              <w:overflowPunct/>
              <w:autoSpaceDE/>
              <w:autoSpaceDN/>
              <w:adjustRightInd/>
              <w:snapToGrid w:val="0"/>
              <w:spacing w:after="0"/>
              <w:contextualSpacing/>
              <w:textAlignment w:val="auto"/>
              <w:rPr>
                <w:rFonts w:eastAsia="Batang"/>
                <w:sz w:val="22"/>
                <w:szCs w:val="22"/>
                <w:lang w:eastAsia="zh-CN"/>
              </w:rPr>
            </w:pPr>
            <w:r w:rsidRPr="00D077B2">
              <w:rPr>
                <w:rFonts w:eastAsia="DengXian"/>
                <w:sz w:val="22"/>
                <w:szCs w:val="22"/>
                <w:lang w:eastAsia="zh-CN"/>
              </w:rPr>
              <w:t xml:space="preserve">For BM-Case 2 of UE-side model, </w:t>
            </w:r>
            <w:r w:rsidRPr="00D077B2">
              <w:rPr>
                <w:rFonts w:eastAsia="Batang"/>
                <w:sz w:val="22"/>
                <w:szCs w:val="22"/>
                <w:lang w:eastAsia="zh-CN"/>
              </w:rPr>
              <w:t>for the reference time of the earliest time instance for the predicted results, consider at least the following alternatives for potential down-selection:</w:t>
            </w:r>
          </w:p>
          <w:p w14:paraId="2C680148" w14:textId="77777777" w:rsidR="00F21C1F" w:rsidRPr="00D077B2" w:rsidRDefault="00F21C1F" w:rsidP="00F21C1F">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1: Based on the uplink slot for the report</w:t>
            </w:r>
          </w:p>
          <w:p w14:paraId="2D05EE6B" w14:textId="77777777" w:rsidR="00F21C1F" w:rsidRPr="00D077B2" w:rsidRDefault="00F21C1F" w:rsidP="00F21C1F">
            <w:pPr>
              <w:numPr>
                <w:ilvl w:val="0"/>
                <w:numId w:val="120"/>
              </w:numPr>
              <w:suppressAutoHyphens/>
              <w:overflowPunct/>
              <w:autoSpaceDE/>
              <w:autoSpaceDN/>
              <w:adjustRightInd/>
              <w:snapToGrid w:val="0"/>
              <w:spacing w:after="0"/>
              <w:contextualSpacing/>
              <w:textAlignment w:val="auto"/>
              <w:rPr>
                <w:rFonts w:eastAsia="Batang"/>
                <w:sz w:val="22"/>
                <w:szCs w:val="22"/>
                <w:lang w:eastAsia="zh-CN"/>
              </w:rPr>
            </w:pPr>
            <w:r w:rsidRPr="00D077B2">
              <w:rPr>
                <w:rFonts w:eastAsia="Batang"/>
                <w:sz w:val="22"/>
                <w:szCs w:val="22"/>
                <w:lang w:eastAsia="zh-CN"/>
              </w:rPr>
              <w:t>Option 2: Based on the CSI reference resource corresponding to the report</w:t>
            </w:r>
          </w:p>
          <w:p w14:paraId="7754A266" w14:textId="06C47B81" w:rsidR="00F21C1F" w:rsidRPr="00F21C1F" w:rsidRDefault="00F21C1F" w:rsidP="00F21C1F">
            <w:pPr>
              <w:numPr>
                <w:ilvl w:val="0"/>
                <w:numId w:val="120"/>
              </w:numPr>
              <w:suppressAutoHyphens/>
              <w:overflowPunct/>
              <w:autoSpaceDE/>
              <w:autoSpaceDN/>
              <w:adjustRightInd/>
              <w:snapToGrid w:val="0"/>
              <w:spacing w:after="0"/>
              <w:contextualSpacing/>
              <w:textAlignment w:val="auto"/>
              <w:rPr>
                <w:sz w:val="22"/>
                <w:lang w:eastAsia="zh-CN"/>
              </w:rPr>
            </w:pPr>
            <w:r w:rsidRPr="00D077B2">
              <w:rPr>
                <w:rFonts w:eastAsia="Batang"/>
                <w:sz w:val="22"/>
                <w:szCs w:val="22"/>
                <w:lang w:eastAsia="zh-CN"/>
              </w:rPr>
              <w:t>Option 3: Based on the latest transmission occasion of the CSI-RS/SSB resource in Set B for measurement for the report, wherein the transmission occasion is no later than the CSI reference resource</w:t>
            </w:r>
          </w:p>
        </w:tc>
      </w:tr>
    </w:tbl>
    <w:p w14:paraId="5E0E9044" w14:textId="39229D46" w:rsidR="00F21C1F" w:rsidRPr="00D9178E" w:rsidRDefault="00F21C1F" w:rsidP="00F726C8">
      <w:pPr>
        <w:spacing w:before="240"/>
        <w:jc w:val="both"/>
        <w:rPr>
          <w:sz w:val="22"/>
          <w:lang w:val="en-US" w:eastAsia="zh-CN"/>
        </w:rPr>
      </w:pPr>
      <w:r>
        <w:rPr>
          <w:sz w:val="22"/>
          <w:lang w:val="en-US" w:eastAsia="zh-CN"/>
        </w:rPr>
        <w:t>Among these options, Option 1 is the legacy operation. In our view, the legacy operation could be reused for BM Case-2.</w:t>
      </w:r>
    </w:p>
    <w:p w14:paraId="67C85570" w14:textId="41817450" w:rsidR="00F21C1F" w:rsidRPr="00036ACE" w:rsidRDefault="00F21C1F" w:rsidP="00F21C1F">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22</w:t>
      </w:r>
      <w:r>
        <w:rPr>
          <w:b/>
          <w:i/>
          <w:sz w:val="22"/>
          <w:szCs w:val="22"/>
        </w:rPr>
        <w:t>:</w:t>
      </w:r>
    </w:p>
    <w:p w14:paraId="0B828720" w14:textId="1F4257BB" w:rsidR="00F21C1F" w:rsidRDefault="00F21C1F" w:rsidP="00F21C1F">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the reference time for the predicted results, Option 1 is preferred, i.e., based on the uplink slot for the report.</w:t>
      </w:r>
    </w:p>
    <w:p w14:paraId="696F9E76" w14:textId="77777777" w:rsidR="00F726C8" w:rsidRPr="00F21C1F" w:rsidRDefault="00F726C8" w:rsidP="00F726C8">
      <w:pPr>
        <w:spacing w:before="240"/>
        <w:jc w:val="both"/>
        <w:rPr>
          <w:sz w:val="22"/>
          <w:lang w:val="en-US" w:eastAsia="zh-CN"/>
        </w:rPr>
      </w:pPr>
    </w:p>
    <w:p w14:paraId="2345ED40" w14:textId="77777777" w:rsidR="00F726C8" w:rsidRDefault="00F726C8" w:rsidP="00F726C8">
      <w:pPr>
        <w:spacing w:before="120" w:after="0"/>
        <w:jc w:val="both"/>
        <w:rPr>
          <w:sz w:val="22"/>
          <w:szCs w:val="22"/>
          <w:lang w:val="en-US" w:eastAsia="zh-CN"/>
        </w:rPr>
      </w:pPr>
      <w:r>
        <w:rPr>
          <w:sz w:val="22"/>
          <w:szCs w:val="22"/>
          <w:lang w:val="en-US" w:eastAsia="zh-CN"/>
        </w:rPr>
        <w:t>In RAN1 #118 meeting, it was agreed that for BM Case-2 with UE side model, differential RSRP reporting across multiple time instances could be applied for the report of inference results.</w:t>
      </w:r>
    </w:p>
    <w:tbl>
      <w:tblPr>
        <w:tblStyle w:val="af7"/>
        <w:tblW w:w="0" w:type="auto"/>
        <w:tblLook w:val="04A0" w:firstRow="1" w:lastRow="0" w:firstColumn="1" w:lastColumn="0" w:noHBand="0" w:noVBand="1"/>
      </w:tblPr>
      <w:tblGrid>
        <w:gridCol w:w="10160"/>
      </w:tblGrid>
      <w:tr w:rsidR="00F726C8" w14:paraId="4F1A7F22" w14:textId="77777777" w:rsidTr="00CC4811">
        <w:tc>
          <w:tcPr>
            <w:tcW w:w="10160" w:type="dxa"/>
          </w:tcPr>
          <w:p w14:paraId="4CAB8764" w14:textId="77777777" w:rsidR="00F726C8" w:rsidRPr="00B742A9" w:rsidRDefault="00F726C8" w:rsidP="00CC4811">
            <w:pPr>
              <w:tabs>
                <w:tab w:val="left" w:pos="360"/>
                <w:tab w:val="left" w:pos="1080"/>
              </w:tabs>
              <w:overflowPunct/>
              <w:autoSpaceDE/>
              <w:autoSpaceDN/>
              <w:adjustRightInd/>
              <w:spacing w:after="0"/>
              <w:textAlignment w:val="auto"/>
              <w:rPr>
                <w:rFonts w:ascii="Times" w:eastAsia="DengXian" w:hAnsi="Times"/>
                <w:szCs w:val="24"/>
                <w:highlight w:val="green"/>
                <w:lang w:eastAsia="zh-CN"/>
              </w:rPr>
            </w:pPr>
            <w:r w:rsidRPr="00B742A9">
              <w:rPr>
                <w:rFonts w:ascii="Times" w:eastAsia="DengXian" w:hAnsi="Times" w:hint="eastAsia"/>
                <w:szCs w:val="24"/>
                <w:highlight w:val="green"/>
                <w:lang w:eastAsia="zh-CN"/>
              </w:rPr>
              <w:t>Agreement</w:t>
            </w:r>
          </w:p>
          <w:p w14:paraId="6B75EAAE" w14:textId="77777777" w:rsidR="00F726C8" w:rsidRPr="00B742A9" w:rsidRDefault="00F726C8" w:rsidP="00CC4811">
            <w:pPr>
              <w:overflowPunct/>
              <w:autoSpaceDE/>
              <w:autoSpaceDN/>
              <w:adjustRightInd/>
              <w:spacing w:after="0"/>
              <w:textAlignment w:val="auto"/>
              <w:rPr>
                <w:rFonts w:ascii="Times" w:eastAsia="Batang" w:hAnsi="Times"/>
                <w:szCs w:val="24"/>
              </w:rPr>
            </w:pPr>
            <w:r w:rsidRPr="00B742A9">
              <w:rPr>
                <w:rFonts w:ascii="Times" w:eastAsia="Batang" w:hAnsi="Times"/>
                <w:szCs w:val="24"/>
              </w:rPr>
              <w:t>For UE-sided model, for the quantization of a RSRP value at least for the report of inference results, support</w:t>
            </w:r>
          </w:p>
          <w:p w14:paraId="25B90FDF" w14:textId="77777777" w:rsidR="00F726C8" w:rsidRPr="00B742A9" w:rsidRDefault="00F726C8" w:rsidP="00CC4811">
            <w:pPr>
              <w:numPr>
                <w:ilvl w:val="0"/>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Support differential RSRP reporting with legacy quantization step and range for L1-RSRP reporting</w:t>
            </w:r>
          </w:p>
          <w:p w14:paraId="47A29ED3" w14:textId="77777777" w:rsidR="00F726C8" w:rsidRPr="00B742A9" w:rsidRDefault="00F726C8" w:rsidP="00CC4811">
            <w:pPr>
              <w:numPr>
                <w:ilvl w:val="1"/>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For BM-Case 1, support differential RSRP report among multiple beams</w:t>
            </w:r>
          </w:p>
          <w:p w14:paraId="44B3E310" w14:textId="77777777" w:rsidR="00F726C8" w:rsidRPr="00B742A9" w:rsidRDefault="00F726C8" w:rsidP="00CC4811">
            <w:pPr>
              <w:numPr>
                <w:ilvl w:val="1"/>
                <w:numId w:val="111"/>
              </w:numPr>
              <w:overflowPunct/>
              <w:autoSpaceDE/>
              <w:autoSpaceDN/>
              <w:adjustRightInd/>
              <w:spacing w:after="0"/>
              <w:textAlignment w:val="auto"/>
              <w:rPr>
                <w:rFonts w:ascii="Times" w:eastAsia="Batang" w:hAnsi="Times"/>
                <w:szCs w:val="24"/>
                <w:lang w:eastAsia="x-none"/>
              </w:rPr>
            </w:pPr>
            <w:r w:rsidRPr="00B742A9">
              <w:rPr>
                <w:rFonts w:ascii="Times" w:eastAsia="Batang" w:hAnsi="Times"/>
                <w:szCs w:val="24"/>
                <w:lang w:eastAsia="x-none"/>
              </w:rPr>
              <w:t xml:space="preserve">For BM-Case 2, support differential RSRP report among multiple beams over multiple time instances </w:t>
            </w:r>
          </w:p>
          <w:p w14:paraId="441AB18E" w14:textId="77777777" w:rsidR="00F726C8" w:rsidRDefault="00F726C8" w:rsidP="00CC4811">
            <w:pPr>
              <w:numPr>
                <w:ilvl w:val="2"/>
                <w:numId w:val="111"/>
              </w:numPr>
              <w:overflowPunct/>
              <w:autoSpaceDE/>
              <w:autoSpaceDN/>
              <w:adjustRightInd/>
              <w:spacing w:after="0"/>
              <w:textAlignment w:val="auto"/>
              <w:rPr>
                <w:sz w:val="22"/>
                <w:szCs w:val="22"/>
                <w:lang w:val="en-US" w:eastAsia="zh-CN"/>
              </w:rPr>
            </w:pPr>
            <w:r w:rsidRPr="00B742A9">
              <w:rPr>
                <w:rFonts w:ascii="Times" w:eastAsia="Batang" w:hAnsi="Times" w:hint="eastAsia"/>
                <w:szCs w:val="24"/>
                <w:lang w:eastAsia="zh-CN"/>
              </w:rPr>
              <w:t>FFS details</w:t>
            </w:r>
          </w:p>
        </w:tc>
      </w:tr>
    </w:tbl>
    <w:p w14:paraId="08C4F714" w14:textId="77777777" w:rsidR="00F726C8" w:rsidRPr="00FD4DD6" w:rsidRDefault="00F726C8" w:rsidP="00F726C8">
      <w:pPr>
        <w:spacing w:before="240"/>
        <w:jc w:val="both"/>
        <w:rPr>
          <w:sz w:val="22"/>
          <w:lang w:eastAsia="zh-CN"/>
        </w:rPr>
      </w:pPr>
      <w:r w:rsidRPr="00FD4DD6">
        <w:rPr>
          <w:sz w:val="22"/>
          <w:lang w:eastAsia="zh-CN"/>
        </w:rPr>
        <w:t>For differential RSRP reporting over multiple time instances, one issue is that the beam with largest L1-RSPR should be indicated in the reporting, so that differential value could be calculated and the gNB side could correctly interpret the reporting.</w:t>
      </w:r>
    </w:p>
    <w:p w14:paraId="074768F3" w14:textId="2ECCB0D0"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23</w:t>
      </w:r>
      <w:r w:rsidRPr="00036ACE">
        <w:rPr>
          <w:b/>
          <w:i/>
          <w:sz w:val="22"/>
          <w:szCs w:val="22"/>
        </w:rPr>
        <w:t>:</w:t>
      </w:r>
    </w:p>
    <w:p w14:paraId="5991EBF9" w14:textId="77777777"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the beam with largest RSRP value should be indicated in the differential RSRP reporting over multiple time instances.</w:t>
      </w:r>
    </w:p>
    <w:p w14:paraId="4E16840D" w14:textId="77777777" w:rsidR="00F726C8" w:rsidRDefault="00F726C8" w:rsidP="00F726C8">
      <w:pPr>
        <w:spacing w:before="120" w:after="0"/>
        <w:jc w:val="both"/>
        <w:rPr>
          <w:sz w:val="22"/>
          <w:szCs w:val="22"/>
          <w:lang w:val="en-US" w:eastAsia="zh-CN"/>
        </w:rPr>
      </w:pPr>
    </w:p>
    <w:p w14:paraId="0D568134" w14:textId="2DC873B5" w:rsidR="00F726C8" w:rsidRDefault="00F726C8" w:rsidP="00F726C8">
      <w:pPr>
        <w:spacing w:before="120" w:after="0"/>
        <w:jc w:val="both"/>
        <w:rPr>
          <w:sz w:val="22"/>
          <w:szCs w:val="22"/>
          <w:lang w:val="en-US" w:eastAsia="zh-CN"/>
        </w:rPr>
      </w:pPr>
      <w:r>
        <w:rPr>
          <w:sz w:val="22"/>
          <w:szCs w:val="22"/>
          <w:lang w:val="en-US" w:eastAsia="zh-CN"/>
        </w:rPr>
        <w:t xml:space="preserve">Regarding beam indication, since the UE already reports the top several beams for future time instances, if legacy beam indication scheme is used, then there could be a lot of DCI signaling to change the beam for future time instances. Therefore, the beam indication enhancement could be discussed for BM Case-2 with UE side model, for example, the TCI states of multiple future time instances could be indicated via one DCI signaling. </w:t>
      </w:r>
      <w:r w:rsidR="0052798E">
        <w:rPr>
          <w:sz w:val="22"/>
          <w:szCs w:val="22"/>
          <w:lang w:val="en-US" w:eastAsia="zh-CN"/>
        </w:rPr>
        <w:fldChar w:fldCharType="begin"/>
      </w:r>
      <w:r w:rsidR="0052798E">
        <w:rPr>
          <w:sz w:val="22"/>
          <w:szCs w:val="22"/>
          <w:lang w:val="en-US" w:eastAsia="zh-CN"/>
        </w:rPr>
        <w:instrText xml:space="preserve"> REF _Ref181909036 \h  \* MERGEFORMAT </w:instrText>
      </w:r>
      <w:r w:rsidR="0052798E">
        <w:rPr>
          <w:sz w:val="22"/>
          <w:szCs w:val="22"/>
          <w:lang w:val="en-US" w:eastAsia="zh-CN"/>
        </w:rPr>
      </w:r>
      <w:r w:rsidR="0052798E">
        <w:rPr>
          <w:sz w:val="22"/>
          <w:szCs w:val="22"/>
          <w:lang w:val="en-US" w:eastAsia="zh-CN"/>
        </w:rPr>
        <w:fldChar w:fldCharType="separate"/>
      </w:r>
      <w:r w:rsidR="0052798E" w:rsidRPr="0052798E">
        <w:rPr>
          <w:sz w:val="22"/>
          <w:szCs w:val="22"/>
          <w:lang w:val="en-US" w:eastAsia="zh-CN"/>
        </w:rPr>
        <w:t>Figure 3</w:t>
      </w:r>
      <w:r w:rsidR="0052798E">
        <w:rPr>
          <w:sz w:val="22"/>
          <w:szCs w:val="22"/>
          <w:lang w:val="en-US" w:eastAsia="zh-CN"/>
        </w:rPr>
        <w:fldChar w:fldCharType="end"/>
      </w:r>
      <w:r w:rsidR="0052798E">
        <w:rPr>
          <w:sz w:val="22"/>
          <w:szCs w:val="22"/>
          <w:lang w:val="en-US" w:eastAsia="zh-CN"/>
        </w:rPr>
        <w:t xml:space="preserve"> </w:t>
      </w:r>
      <w:r>
        <w:rPr>
          <w:sz w:val="22"/>
          <w:szCs w:val="22"/>
          <w:lang w:val="en-US" w:eastAsia="zh-CN"/>
        </w:rPr>
        <w:t>illustrates an example of the operation.</w:t>
      </w:r>
    </w:p>
    <w:p w14:paraId="4AA75BE4" w14:textId="77777777" w:rsidR="00F726C8" w:rsidRDefault="00F726C8" w:rsidP="00F726C8">
      <w:pPr>
        <w:spacing w:before="120" w:after="0"/>
        <w:jc w:val="center"/>
        <w:rPr>
          <w:sz w:val="22"/>
          <w:szCs w:val="22"/>
          <w:lang w:val="en-US" w:eastAsia="zh-CN"/>
        </w:rPr>
      </w:pPr>
      <w:r>
        <w:rPr>
          <w:noProof/>
          <w:sz w:val="22"/>
          <w:szCs w:val="22"/>
          <w:lang w:val="en-US" w:eastAsia="zh-CN"/>
        </w:rPr>
        <w:lastRenderedPageBreak/>
        <w:drawing>
          <wp:inline distT="0" distB="0" distL="0" distR="0" wp14:anchorId="01DE9C07" wp14:editId="4DA11EF8">
            <wp:extent cx="5955309" cy="2676247"/>
            <wp:effectExtent l="0" t="0" r="0" b="0"/>
            <wp:docPr id="903092449" name="图片 5" descr="图片包含 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092449" name="图片 5" descr="图片包含 徽标&#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117D15EB" w14:textId="214A9291" w:rsidR="00F726C8" w:rsidRDefault="00F726C8" w:rsidP="00F726C8">
      <w:pPr>
        <w:pStyle w:val="af3"/>
        <w:jc w:val="center"/>
        <w:rPr>
          <w:sz w:val="22"/>
          <w:szCs w:val="22"/>
          <w:lang w:val="en-US" w:eastAsia="zh-CN"/>
        </w:rPr>
      </w:pPr>
      <w:bookmarkStart w:id="3" w:name="_Ref181909036"/>
      <w:r>
        <w:t xml:space="preserve">Figure </w:t>
      </w:r>
      <w:r>
        <w:fldChar w:fldCharType="begin"/>
      </w:r>
      <w:r>
        <w:instrText xml:space="preserve"> SEQ Figure \* ARABIC </w:instrText>
      </w:r>
      <w:r>
        <w:fldChar w:fldCharType="separate"/>
      </w:r>
      <w:r w:rsidR="00A5374B">
        <w:rPr>
          <w:noProof/>
        </w:rPr>
        <w:t>3</w:t>
      </w:r>
      <w:r>
        <w:fldChar w:fldCharType="end"/>
      </w:r>
      <w:bookmarkEnd w:id="3"/>
      <w:r>
        <w:t xml:space="preserve"> Beam indication for multiple time instances with one DCI signaling</w:t>
      </w:r>
    </w:p>
    <w:p w14:paraId="06BE94EB" w14:textId="15CD6097" w:rsidR="00F726C8" w:rsidRPr="00036ACE" w:rsidRDefault="00F726C8" w:rsidP="00F726C8">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24</w:t>
      </w:r>
      <w:r w:rsidRPr="00036ACE">
        <w:rPr>
          <w:b/>
          <w:i/>
          <w:sz w:val="22"/>
          <w:szCs w:val="22"/>
        </w:rPr>
        <w:t>:</w:t>
      </w:r>
    </w:p>
    <w:p w14:paraId="5863A5DB" w14:textId="77777777" w:rsidR="00F726C8" w:rsidRDefault="00F726C8" w:rsidP="00F726C8">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5870746C" w14:textId="77777777" w:rsidR="009372C5" w:rsidRDefault="009372C5" w:rsidP="00A96915">
      <w:pPr>
        <w:spacing w:before="240"/>
        <w:jc w:val="both"/>
        <w:rPr>
          <w:sz w:val="22"/>
          <w:lang w:val="en-US" w:eastAsia="zh-CN"/>
        </w:rPr>
      </w:pPr>
    </w:p>
    <w:p w14:paraId="497AF6BC" w14:textId="070FB414" w:rsidR="009372C5" w:rsidRPr="00E24850" w:rsidRDefault="003C4ABE" w:rsidP="00E24850">
      <w:pPr>
        <w:pStyle w:val="2"/>
      </w:pPr>
      <w:r w:rsidRPr="00E24850">
        <w:t>4</w:t>
      </w:r>
      <w:r w:rsidR="009372C5" w:rsidRPr="00E24850">
        <w:t>.</w:t>
      </w:r>
      <w:r w:rsidRPr="00E24850">
        <w:t>2</w:t>
      </w:r>
      <w:r w:rsidR="009372C5" w:rsidRPr="00E24850">
        <w:t xml:space="preserve"> Performance monitoring</w:t>
      </w:r>
    </w:p>
    <w:p w14:paraId="5C8BEE4F" w14:textId="6AC292BC" w:rsidR="008D7A2F" w:rsidRDefault="008D7A2F" w:rsidP="008D7A2F">
      <w:pPr>
        <w:spacing w:before="120" w:after="0"/>
        <w:jc w:val="both"/>
        <w:rPr>
          <w:sz w:val="22"/>
          <w:szCs w:val="22"/>
          <w:lang w:val="en-US" w:eastAsia="zh-CN"/>
        </w:rPr>
      </w:pPr>
      <w:r>
        <w:rPr>
          <w:sz w:val="22"/>
          <w:szCs w:val="22"/>
          <w:lang w:val="en-US" w:eastAsia="zh-CN"/>
        </w:rPr>
        <w:t>For AI/ML performance monitoring, there was the following agreement</w:t>
      </w:r>
      <w:r w:rsidR="004B06CF">
        <w:rPr>
          <w:sz w:val="22"/>
          <w:szCs w:val="22"/>
          <w:lang w:val="en-US" w:eastAsia="zh-CN"/>
        </w:rPr>
        <w:t>s</w:t>
      </w:r>
      <w:r>
        <w:rPr>
          <w:sz w:val="22"/>
          <w:szCs w:val="22"/>
          <w:lang w:val="en-US" w:eastAsia="zh-CN"/>
        </w:rPr>
        <w:t xml:space="preserve"> from RAN1 #118</w:t>
      </w:r>
      <w:r w:rsidR="00EA2311">
        <w:rPr>
          <w:sz w:val="22"/>
          <w:szCs w:val="22"/>
          <w:lang w:val="en-US" w:eastAsia="zh-CN"/>
        </w:rPr>
        <w:t>bis</w:t>
      </w:r>
      <w:r>
        <w:rPr>
          <w:sz w:val="22"/>
          <w:szCs w:val="22"/>
          <w:lang w:val="en-US" w:eastAsia="zh-CN"/>
        </w:rPr>
        <w:t xml:space="preserve"> meeting</w:t>
      </w:r>
      <w:r w:rsidR="0062038B">
        <w:rPr>
          <w:sz w:val="22"/>
          <w:szCs w:val="22"/>
          <w:lang w:val="en-US" w:eastAsia="zh-CN"/>
        </w:rPr>
        <w:t xml:space="preserve"> regarding UE-assisted monitoring</w:t>
      </w:r>
      <w:r>
        <w:rPr>
          <w:sz w:val="22"/>
          <w:szCs w:val="22"/>
          <w:lang w:val="en-US" w:eastAsia="zh-CN"/>
        </w:rPr>
        <w:t>.</w:t>
      </w:r>
    </w:p>
    <w:p w14:paraId="445BF032" w14:textId="77777777" w:rsidR="0062038B" w:rsidRDefault="0062038B" w:rsidP="008D7A2F">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8D7A2F" w14:paraId="5E02E0F4" w14:textId="77777777" w:rsidTr="00CC4811">
        <w:tc>
          <w:tcPr>
            <w:tcW w:w="10160" w:type="dxa"/>
          </w:tcPr>
          <w:p w14:paraId="4B84E06E" w14:textId="77777777" w:rsidR="00320D6D" w:rsidRPr="00D077B2" w:rsidRDefault="00320D6D" w:rsidP="00320D6D">
            <w:pPr>
              <w:overflowPunct/>
              <w:autoSpaceDE/>
              <w:autoSpaceDN/>
              <w:adjustRightInd/>
              <w:spacing w:after="0"/>
              <w:textAlignment w:val="auto"/>
              <w:rPr>
                <w:rFonts w:eastAsia="DengXian"/>
                <w:sz w:val="22"/>
                <w:szCs w:val="22"/>
                <w:highlight w:val="green"/>
                <w:lang w:val="en-US" w:eastAsia="zh-CN"/>
              </w:rPr>
            </w:pPr>
            <w:r w:rsidRPr="00D077B2">
              <w:rPr>
                <w:rFonts w:eastAsia="DengXian"/>
                <w:sz w:val="22"/>
                <w:szCs w:val="22"/>
                <w:highlight w:val="green"/>
                <w:lang w:val="en-US" w:eastAsia="zh-CN"/>
              </w:rPr>
              <w:t>Agreement</w:t>
            </w:r>
          </w:p>
          <w:p w14:paraId="43A2A6D0" w14:textId="77777777" w:rsidR="00320D6D" w:rsidRPr="00D077B2" w:rsidRDefault="00320D6D" w:rsidP="00320D6D">
            <w:pPr>
              <w:overflowPunct/>
              <w:autoSpaceDE/>
              <w:autoSpaceDN/>
              <w:adjustRightInd/>
              <w:spacing w:after="0"/>
              <w:textAlignment w:val="auto"/>
              <w:rPr>
                <w:rFonts w:eastAsia="Batang"/>
                <w:sz w:val="22"/>
                <w:szCs w:val="22"/>
                <w:lang w:eastAsia="de-DE"/>
              </w:rPr>
            </w:pPr>
            <w:r w:rsidRPr="00D077B2">
              <w:rPr>
                <w:rFonts w:eastAsia="Batang"/>
                <w:bCs/>
                <w:sz w:val="22"/>
                <w:szCs w:val="22"/>
                <w:lang w:eastAsia="zh-CN"/>
              </w:rPr>
              <w:t xml:space="preserve">For BM-Case1 and BM-Case2 with a UE-sided AI/ML model, for Option 2 </w:t>
            </w:r>
            <w:r w:rsidRPr="00D077B2">
              <w:rPr>
                <w:rFonts w:eastAsia="Batang"/>
                <w:sz w:val="22"/>
                <w:szCs w:val="22"/>
                <w:lang w:eastAsia="de-DE"/>
              </w:rPr>
              <w:t xml:space="preserve">(UE-assisted performance monitoring), </w:t>
            </w:r>
          </w:p>
          <w:p w14:paraId="51E66502" w14:textId="77777777" w:rsidR="00320D6D" w:rsidRPr="00D077B2" w:rsidRDefault="00320D6D" w:rsidP="00320D6D">
            <w:pPr>
              <w:numPr>
                <w:ilvl w:val="0"/>
                <w:numId w:val="119"/>
              </w:numPr>
              <w:overflowPunct/>
              <w:autoSpaceDE/>
              <w:autoSpaceDN/>
              <w:adjustRightInd/>
              <w:spacing w:after="0"/>
              <w:textAlignment w:val="auto"/>
              <w:rPr>
                <w:rFonts w:eastAsia="Batang"/>
                <w:sz w:val="22"/>
                <w:szCs w:val="22"/>
                <w:lang w:eastAsia="de-DE"/>
              </w:rPr>
            </w:pPr>
            <w:r w:rsidRPr="00D077B2">
              <w:rPr>
                <w:rFonts w:eastAsia="DengXian"/>
                <w:sz w:val="22"/>
                <w:szCs w:val="22"/>
                <w:lang w:eastAsia="zh-CN"/>
              </w:rPr>
              <w:t>At least support Alt</w:t>
            </w:r>
            <w:r w:rsidRPr="00D077B2">
              <w:rPr>
                <w:rFonts w:eastAsia="Batang"/>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0EBDE9B4" w14:textId="77777777" w:rsidR="00320D6D" w:rsidRPr="00D077B2" w:rsidRDefault="00320D6D" w:rsidP="00320D6D">
            <w:pPr>
              <w:numPr>
                <w:ilvl w:val="1"/>
                <w:numId w:val="119"/>
              </w:numPr>
              <w:overflowPunct/>
              <w:autoSpaceDE/>
              <w:autoSpaceDN/>
              <w:adjustRightInd/>
              <w:spacing w:after="0"/>
              <w:textAlignment w:val="auto"/>
              <w:rPr>
                <w:rFonts w:eastAsia="Batang"/>
                <w:sz w:val="22"/>
                <w:szCs w:val="22"/>
                <w:lang w:eastAsia="de-DE"/>
              </w:rPr>
            </w:pPr>
            <w:r w:rsidRPr="00D077B2">
              <w:rPr>
                <w:rFonts w:eastAsia="Batang"/>
                <w:sz w:val="22"/>
                <w:szCs w:val="22"/>
                <w:lang w:eastAsia="de-DE"/>
              </w:rPr>
              <w:t xml:space="preserve">FFS on detail definition of the metric, including whether/how to configure or define a window for calculation </w:t>
            </w:r>
          </w:p>
          <w:p w14:paraId="26BB480D" w14:textId="77777777" w:rsidR="00320D6D" w:rsidRPr="00D077B2" w:rsidRDefault="00320D6D" w:rsidP="00320D6D">
            <w:pPr>
              <w:numPr>
                <w:ilvl w:val="1"/>
                <w:numId w:val="119"/>
              </w:numPr>
              <w:overflowPunct/>
              <w:autoSpaceDE/>
              <w:autoSpaceDN/>
              <w:adjustRightInd/>
              <w:spacing w:after="0"/>
              <w:textAlignment w:val="auto"/>
              <w:rPr>
                <w:rFonts w:eastAsia="Times New Roman"/>
                <w:sz w:val="22"/>
                <w:szCs w:val="22"/>
                <w:lang w:eastAsia="zh-CN"/>
              </w:rPr>
            </w:pPr>
            <w:r w:rsidRPr="00D077B2">
              <w:rPr>
                <w:rFonts w:eastAsia="Times New Roman"/>
                <w:sz w:val="22"/>
                <w:szCs w:val="22"/>
                <w:lang w:eastAsia="zh-CN"/>
              </w:rPr>
              <w:t xml:space="preserve">FFS: </w:t>
            </w:r>
            <w:r w:rsidRPr="00D077B2">
              <w:rPr>
                <w:rFonts w:eastAsia="Batang"/>
                <w:sz w:val="22"/>
                <w:szCs w:val="22"/>
                <w:lang w:eastAsia="x-none"/>
              </w:rPr>
              <w:t>on other details including how to configure the resource set/resources for monitoring, including</w:t>
            </w:r>
          </w:p>
          <w:p w14:paraId="79C7F442" w14:textId="77777777" w:rsidR="00320D6D" w:rsidRPr="00D077B2" w:rsidRDefault="00320D6D" w:rsidP="00320D6D">
            <w:pPr>
              <w:numPr>
                <w:ilvl w:val="2"/>
                <w:numId w:val="119"/>
              </w:numPr>
              <w:tabs>
                <w:tab w:val="left" w:pos="1440"/>
              </w:tabs>
              <w:overflowPunct/>
              <w:autoSpaceDE/>
              <w:autoSpaceDN/>
              <w:adjustRightInd/>
              <w:spacing w:after="0"/>
              <w:textAlignment w:val="auto"/>
              <w:rPr>
                <w:rFonts w:eastAsia="Batang"/>
                <w:sz w:val="22"/>
                <w:szCs w:val="22"/>
                <w:lang w:eastAsia="de-DE"/>
              </w:rPr>
            </w:pPr>
            <w:r w:rsidRPr="00D077B2">
              <w:rPr>
                <w:rFonts w:eastAsia="Batang"/>
                <w:sz w:val="22"/>
                <w:szCs w:val="22"/>
                <w:lang w:eastAsia="x-none"/>
              </w:rPr>
              <w:t xml:space="preserve">E.g. whether/how to use full set of Set A for measurement. </w:t>
            </w:r>
            <w:r w:rsidRPr="00D077B2">
              <w:rPr>
                <w:rFonts w:eastAsia="DengXian"/>
                <w:sz w:val="22"/>
                <w:szCs w:val="22"/>
                <w:lang w:eastAsia="zh-CN"/>
              </w:rPr>
              <w:t>I</w:t>
            </w:r>
            <w:r w:rsidRPr="00D077B2">
              <w:rPr>
                <w:rFonts w:eastAsia="Batang"/>
                <w:sz w:val="22"/>
                <w:szCs w:val="22"/>
                <w:lang w:eastAsia="x-none"/>
              </w:rPr>
              <w:t xml:space="preserve">f the full set A is not configured, whether/how to define the metric </w:t>
            </w:r>
          </w:p>
          <w:p w14:paraId="06F28A81" w14:textId="77777777" w:rsidR="00320D6D" w:rsidRPr="00D077B2" w:rsidRDefault="00320D6D" w:rsidP="00320D6D">
            <w:pPr>
              <w:numPr>
                <w:ilvl w:val="0"/>
                <w:numId w:val="119"/>
              </w:numPr>
              <w:overflowPunct/>
              <w:autoSpaceDE/>
              <w:autoSpaceDN/>
              <w:adjustRightInd/>
              <w:spacing w:after="0"/>
              <w:textAlignment w:val="auto"/>
              <w:rPr>
                <w:rFonts w:eastAsia="Batang"/>
                <w:sz w:val="22"/>
                <w:szCs w:val="22"/>
                <w:lang w:eastAsia="zh-CN"/>
              </w:rPr>
            </w:pPr>
            <w:r w:rsidRPr="00D077B2">
              <w:rPr>
                <w:rFonts w:eastAsia="Batang"/>
                <w:sz w:val="22"/>
                <w:szCs w:val="22"/>
                <w:lang w:eastAsia="de-DE"/>
              </w:rPr>
              <w:t>FFS other alternatives</w:t>
            </w:r>
          </w:p>
          <w:p w14:paraId="0DD51945" w14:textId="77777777" w:rsidR="00320D6D" w:rsidRPr="00D077B2" w:rsidRDefault="00320D6D" w:rsidP="00320D6D">
            <w:pPr>
              <w:overflowPunct/>
              <w:autoSpaceDE/>
              <w:autoSpaceDN/>
              <w:adjustRightInd/>
              <w:spacing w:after="0"/>
              <w:textAlignment w:val="auto"/>
              <w:rPr>
                <w:rFonts w:eastAsia="DengXian"/>
                <w:sz w:val="22"/>
                <w:szCs w:val="22"/>
                <w:highlight w:val="green"/>
                <w:lang w:eastAsia="zh-CN"/>
              </w:rPr>
            </w:pPr>
            <w:r w:rsidRPr="00D077B2">
              <w:rPr>
                <w:rFonts w:eastAsia="DengXian"/>
                <w:sz w:val="22"/>
                <w:szCs w:val="22"/>
                <w:highlight w:val="green"/>
                <w:lang w:eastAsia="zh-CN"/>
              </w:rPr>
              <w:t>Agreement</w:t>
            </w:r>
          </w:p>
          <w:p w14:paraId="43373486" w14:textId="77777777" w:rsidR="00320D6D" w:rsidRPr="00D077B2" w:rsidRDefault="00320D6D" w:rsidP="00320D6D">
            <w:pPr>
              <w:overflowPunct/>
              <w:autoSpaceDE/>
              <w:autoSpaceDN/>
              <w:adjustRightInd/>
              <w:spacing w:after="0"/>
              <w:textAlignment w:val="auto"/>
              <w:rPr>
                <w:rFonts w:eastAsia="Batang"/>
                <w:sz w:val="22"/>
                <w:szCs w:val="22"/>
                <w:lang w:eastAsia="x-none"/>
              </w:rPr>
            </w:pPr>
            <w:r w:rsidRPr="00D077B2">
              <w:rPr>
                <w:rFonts w:eastAsia="Batang"/>
                <w:sz w:val="22"/>
                <w:szCs w:val="22"/>
                <w:lang w:eastAsia="de-DE"/>
              </w:rPr>
              <w:t xml:space="preserve">At least </w:t>
            </w:r>
            <w:r w:rsidRPr="00D077B2">
              <w:rPr>
                <w:rFonts w:eastAsia="Batang"/>
                <w:color w:val="000000"/>
                <w:sz w:val="22"/>
                <w:szCs w:val="22"/>
                <w:lang w:eastAsia="de-DE"/>
              </w:rPr>
              <w:t>for the monitoring Type 1 Option 2 of UE-side model monitoring</w:t>
            </w:r>
            <w:r w:rsidRPr="00D077B2">
              <w:rPr>
                <w:rFonts w:eastAsia="Batang"/>
                <w:sz w:val="22"/>
                <w:szCs w:val="22"/>
                <w:lang w:eastAsia="de-DE"/>
              </w:rPr>
              <w:t xml:space="preserve"> (when applicable), consider the following options with potential down selection for the configura</w:t>
            </w:r>
            <w:r w:rsidRPr="00D077B2">
              <w:rPr>
                <w:rFonts w:eastAsia="Batang"/>
                <w:sz w:val="22"/>
                <w:szCs w:val="22"/>
                <w:lang w:eastAsia="x-none"/>
              </w:rPr>
              <w:t>tion for monitoring:</w:t>
            </w:r>
          </w:p>
          <w:p w14:paraId="37E6C4F5" w14:textId="77777777" w:rsidR="00320D6D" w:rsidRPr="00D077B2" w:rsidRDefault="00320D6D" w:rsidP="00320D6D">
            <w:pPr>
              <w:numPr>
                <w:ilvl w:val="0"/>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lastRenderedPageBreak/>
              <w:t>Option 1: The resource set(s) for monitoring and report configuration for monitoring are configured (when applicable) within CSI report configuration used for inference</w:t>
            </w:r>
          </w:p>
          <w:p w14:paraId="2B1EC166" w14:textId="77777777" w:rsidR="00320D6D" w:rsidRPr="00D077B2" w:rsidRDefault="00320D6D" w:rsidP="00320D6D">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FFS: the resource set(s) for monitoring </w:t>
            </w:r>
          </w:p>
          <w:p w14:paraId="55EE2A17" w14:textId="77777777" w:rsidR="00320D6D" w:rsidRPr="00D077B2" w:rsidRDefault="00320D6D" w:rsidP="00320D6D">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UE measures the resource set(s) for monitoring. </w:t>
            </w:r>
          </w:p>
          <w:p w14:paraId="2CD18B80" w14:textId="77777777" w:rsidR="00320D6D" w:rsidRPr="00D077B2" w:rsidRDefault="00320D6D" w:rsidP="00320D6D">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FFS how/when to report the monitoring results. </w:t>
            </w:r>
          </w:p>
          <w:p w14:paraId="7DE16A7D" w14:textId="77777777" w:rsidR="00320D6D" w:rsidRPr="00D077B2" w:rsidRDefault="00320D6D" w:rsidP="00320D6D">
            <w:pPr>
              <w:numPr>
                <w:ilvl w:val="0"/>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Option 2: Dedicated resource set(s) for monitoring and report configuration for monitoring are configured in a dedicated CSI report configuration used for monitoring</w:t>
            </w:r>
          </w:p>
          <w:p w14:paraId="4BBF3811" w14:textId="77777777" w:rsidR="00320D6D" w:rsidRPr="00D077B2" w:rsidRDefault="00320D6D" w:rsidP="00320D6D">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The dedicated report configuration used for monitoring links to an inference report configuration </w:t>
            </w:r>
          </w:p>
          <w:p w14:paraId="01D6CB5B" w14:textId="77777777" w:rsidR="00320D6D" w:rsidRPr="00D077B2" w:rsidRDefault="00320D6D" w:rsidP="00320D6D">
            <w:pPr>
              <w:numPr>
                <w:ilvl w:val="2"/>
                <w:numId w:val="119"/>
              </w:numPr>
              <w:overflowPunct/>
              <w:autoSpaceDE/>
              <w:autoSpaceDN/>
              <w:adjustRightInd/>
              <w:spacing w:after="0"/>
              <w:textAlignment w:val="auto"/>
              <w:rPr>
                <w:rFonts w:eastAsia="Batang"/>
                <w:sz w:val="22"/>
                <w:szCs w:val="22"/>
                <w:lang w:eastAsia="x-none"/>
              </w:rPr>
            </w:pPr>
            <w:r w:rsidRPr="00D077B2">
              <w:rPr>
                <w:rFonts w:eastAsia="DengXian"/>
                <w:sz w:val="22"/>
                <w:szCs w:val="22"/>
                <w:lang w:eastAsia="zh-CN"/>
              </w:rPr>
              <w:t>FFS how to identify the connection between RSs in the resource set(s) for monitoring and Set A beams</w:t>
            </w:r>
          </w:p>
          <w:p w14:paraId="28441A1B" w14:textId="77777777" w:rsidR="00320D6D" w:rsidRPr="00D077B2" w:rsidRDefault="00320D6D" w:rsidP="00320D6D">
            <w:pPr>
              <w:numPr>
                <w:ilvl w:val="1"/>
                <w:numId w:val="119"/>
              </w:numPr>
              <w:overflowPunct/>
              <w:autoSpaceDE/>
              <w:autoSpaceDN/>
              <w:adjustRightInd/>
              <w:spacing w:after="0"/>
              <w:textAlignment w:val="auto"/>
              <w:rPr>
                <w:rFonts w:eastAsia="Batang"/>
                <w:sz w:val="22"/>
                <w:szCs w:val="22"/>
                <w:lang w:eastAsia="x-none"/>
              </w:rPr>
            </w:pPr>
            <w:r w:rsidRPr="00D077B2">
              <w:rPr>
                <w:rFonts w:eastAsia="Batang"/>
                <w:sz w:val="22"/>
                <w:szCs w:val="22"/>
                <w:lang w:eastAsia="x-none"/>
              </w:rPr>
              <w:t xml:space="preserve">UE measures the resource set(s) for monitoring. </w:t>
            </w:r>
          </w:p>
          <w:p w14:paraId="4850C784" w14:textId="3C2DECC6" w:rsidR="008D7A2F" w:rsidRPr="00320D6D" w:rsidRDefault="00320D6D" w:rsidP="00320D6D">
            <w:pPr>
              <w:numPr>
                <w:ilvl w:val="1"/>
                <w:numId w:val="119"/>
              </w:numPr>
              <w:overflowPunct/>
              <w:autoSpaceDE/>
              <w:autoSpaceDN/>
              <w:adjustRightInd/>
              <w:spacing w:after="0"/>
              <w:textAlignment w:val="auto"/>
              <w:rPr>
                <w:rFonts w:ascii="Times" w:eastAsia="Yu Mincho" w:hAnsi="Times"/>
                <w:bCs/>
                <w:iCs/>
                <w:szCs w:val="24"/>
                <w:lang w:eastAsia="x-none"/>
              </w:rPr>
            </w:pPr>
            <w:r w:rsidRPr="00D077B2">
              <w:rPr>
                <w:rFonts w:eastAsia="Batang"/>
                <w:sz w:val="22"/>
                <w:szCs w:val="22"/>
                <w:lang w:eastAsia="x-none"/>
              </w:rPr>
              <w:t xml:space="preserve">FFS when to report the monitoring results. </w:t>
            </w:r>
          </w:p>
        </w:tc>
      </w:tr>
    </w:tbl>
    <w:p w14:paraId="4C295F38" w14:textId="533644F0" w:rsidR="00320D6D" w:rsidRDefault="00320D6D" w:rsidP="008D7A2F">
      <w:pPr>
        <w:spacing w:before="240"/>
        <w:jc w:val="both"/>
        <w:rPr>
          <w:sz w:val="22"/>
          <w:lang w:eastAsia="zh-CN"/>
        </w:rPr>
      </w:pPr>
      <w:r>
        <w:rPr>
          <w:sz w:val="22"/>
          <w:lang w:eastAsia="zh-CN"/>
        </w:rPr>
        <w:lastRenderedPageBreak/>
        <w:t>Regarding UE-assisted performance monitoring for UE side model, RAN1 has identified two options on the reference signal configuration and the report configuration.</w:t>
      </w:r>
    </w:p>
    <w:p w14:paraId="5EC156A4" w14:textId="2ED9A2EA" w:rsidR="00320D6D" w:rsidRDefault="00320D6D" w:rsidP="008D7A2F">
      <w:pPr>
        <w:spacing w:before="240"/>
        <w:jc w:val="both"/>
        <w:rPr>
          <w:sz w:val="22"/>
          <w:lang w:eastAsia="zh-CN"/>
        </w:rPr>
      </w:pPr>
      <w:r>
        <w:rPr>
          <w:sz w:val="22"/>
          <w:lang w:eastAsia="zh-CN"/>
        </w:rPr>
        <w:t>In Option-1, the resource set for monitoring and the report configuration for monitoring are configured within the CSI report configuration for inference, i.e., the configuration for monitoring and the configuration for inference are configured jointly.</w:t>
      </w:r>
    </w:p>
    <w:p w14:paraId="59D8CDF5" w14:textId="108E3BCC" w:rsidR="00320D6D" w:rsidRDefault="00320D6D" w:rsidP="008D7A2F">
      <w:pPr>
        <w:spacing w:before="240"/>
        <w:jc w:val="both"/>
        <w:rPr>
          <w:sz w:val="22"/>
          <w:lang w:eastAsia="zh-CN"/>
        </w:rPr>
      </w:pPr>
      <w:r>
        <w:rPr>
          <w:sz w:val="22"/>
          <w:lang w:eastAsia="zh-CN"/>
        </w:rPr>
        <w:t>In Option-2, dedicated resource set for monitoring and report configuration for monitoring are configured via dedicated CSI report configuration, i.e., the configuration for monitoring and the configuration for inference are configured separately.</w:t>
      </w:r>
    </w:p>
    <w:p w14:paraId="6AF11455" w14:textId="1621678B" w:rsidR="00320D6D" w:rsidRDefault="00320D6D" w:rsidP="008D7A2F">
      <w:pPr>
        <w:spacing w:before="240"/>
        <w:jc w:val="both"/>
        <w:rPr>
          <w:sz w:val="22"/>
          <w:lang w:eastAsia="zh-CN"/>
        </w:rPr>
      </w:pPr>
      <w:r>
        <w:rPr>
          <w:sz w:val="22"/>
          <w:lang w:eastAsia="zh-CN"/>
        </w:rPr>
        <w:t xml:space="preserve">In comparison, </w:t>
      </w:r>
      <w:r w:rsidR="00803BDC">
        <w:rPr>
          <w:sz w:val="22"/>
          <w:lang w:eastAsia="zh-CN"/>
        </w:rPr>
        <w:t>Option-1 may be more complicated solution. The report content for inference results and monitoring would be different. If both the report for inference and the report for monitoring are configured together, then sometimes the UE needs to report inference results, sometimes the UE needs to report monitoring results. This would require special design on the reporting and is complicated. With Option-2, it’s more clear solution since the reporting are separate. Therefore, Option-2 is the preferred solution.</w:t>
      </w:r>
    </w:p>
    <w:p w14:paraId="391D3876" w14:textId="05944539" w:rsidR="00803BDC" w:rsidRPr="00036ACE" w:rsidRDefault="00803BDC" w:rsidP="00803BDC">
      <w:pPr>
        <w:spacing w:before="120" w:after="0"/>
        <w:jc w:val="both"/>
        <w:rPr>
          <w:b/>
          <w:i/>
          <w:sz w:val="22"/>
          <w:szCs w:val="22"/>
        </w:rPr>
      </w:pPr>
      <w:r>
        <w:rPr>
          <w:b/>
          <w:i/>
          <w:sz w:val="22"/>
          <w:szCs w:val="22"/>
        </w:rPr>
        <w:t xml:space="preserve">Proposal </w:t>
      </w:r>
      <w:r w:rsidR="00856359">
        <w:rPr>
          <w:b/>
          <w:i/>
          <w:sz w:val="22"/>
          <w:szCs w:val="22"/>
        </w:rPr>
        <w:t>25</w:t>
      </w:r>
      <w:r>
        <w:rPr>
          <w:b/>
          <w:i/>
          <w:sz w:val="22"/>
          <w:szCs w:val="22"/>
        </w:rPr>
        <w:t>:</w:t>
      </w:r>
    </w:p>
    <w:p w14:paraId="310BCD27" w14:textId="58B9FAC2" w:rsidR="00803BDC" w:rsidRDefault="00803BDC" w:rsidP="00803BDC">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Option-2 is preferred, i.e., </w:t>
      </w:r>
      <w:r w:rsidRPr="00803BDC">
        <w:rPr>
          <w:rFonts w:ascii="Times New Roman" w:hAnsi="Times New Roman"/>
          <w:i/>
        </w:rPr>
        <w:t>dedicated resource set</w:t>
      </w:r>
      <w:r>
        <w:rPr>
          <w:rFonts w:ascii="Times New Roman" w:hAnsi="Times New Roman"/>
          <w:i/>
        </w:rPr>
        <w:t>(s)</w:t>
      </w:r>
      <w:r w:rsidRPr="00803BDC">
        <w:rPr>
          <w:rFonts w:ascii="Times New Roman" w:hAnsi="Times New Roman"/>
          <w:i/>
        </w:rPr>
        <w:t xml:space="preserve"> for monitoring and report configuration for monitoring are configured via dedicated CSI report configuration</w:t>
      </w:r>
      <w:r>
        <w:rPr>
          <w:rFonts w:ascii="Times New Roman" w:hAnsi="Times New Roman"/>
          <w:i/>
        </w:rPr>
        <w:t>.</w:t>
      </w:r>
    </w:p>
    <w:p w14:paraId="19ECCE35" w14:textId="77777777" w:rsidR="00FE4B6F" w:rsidRDefault="00FE4B6F" w:rsidP="00320D6D">
      <w:pPr>
        <w:spacing w:before="240"/>
        <w:jc w:val="both"/>
        <w:rPr>
          <w:sz w:val="22"/>
          <w:lang w:eastAsia="zh-CN"/>
        </w:rPr>
      </w:pPr>
    </w:p>
    <w:p w14:paraId="2D0563CF" w14:textId="3849CFCB" w:rsidR="00320D6D" w:rsidRPr="00352C30" w:rsidRDefault="00FE4B6F" w:rsidP="00320D6D">
      <w:pPr>
        <w:spacing w:before="240"/>
        <w:jc w:val="both"/>
        <w:rPr>
          <w:sz w:val="22"/>
          <w:lang w:eastAsia="zh-CN"/>
        </w:rPr>
      </w:pPr>
      <w:r>
        <w:rPr>
          <w:sz w:val="22"/>
          <w:lang w:eastAsia="zh-CN"/>
        </w:rPr>
        <w:t>Regarding UE-assisted performance monitoring for UE side model</w:t>
      </w:r>
      <w:r w:rsidR="00320D6D" w:rsidRPr="00352C30">
        <w:rPr>
          <w:sz w:val="22"/>
          <w:lang w:eastAsia="zh-CN"/>
        </w:rPr>
        <w:t>, the ground truth data</w:t>
      </w:r>
      <w:r>
        <w:rPr>
          <w:sz w:val="22"/>
          <w:lang w:eastAsia="zh-CN"/>
        </w:rPr>
        <w:t xml:space="preserve"> is needed to calculate the performance metric. In this case</w:t>
      </w:r>
      <w:r w:rsidR="00320D6D" w:rsidRPr="00352C30">
        <w:rPr>
          <w:sz w:val="22"/>
          <w:lang w:eastAsia="zh-CN"/>
        </w:rPr>
        <w:t>, all the beams in Set A should be transmitted to the UE</w:t>
      </w:r>
      <w:r w:rsidR="00076230">
        <w:rPr>
          <w:sz w:val="22"/>
          <w:lang w:eastAsia="zh-CN"/>
        </w:rPr>
        <w:t xml:space="preserve"> to obtain ground truth data</w:t>
      </w:r>
      <w:r w:rsidR="00320D6D" w:rsidRPr="00352C30">
        <w:rPr>
          <w:sz w:val="22"/>
          <w:lang w:eastAsia="zh-CN"/>
        </w:rPr>
        <w:t>. Considering the large number of beams in Set A, this would lead to a lot of overhead. Therefore, a subset of Set A could be considered for performance monitoring to reduce overhead.</w:t>
      </w:r>
      <w:r w:rsidR="00076230">
        <w:rPr>
          <w:sz w:val="22"/>
          <w:lang w:eastAsia="zh-CN"/>
        </w:rPr>
        <w:t xml:space="preserve"> In this case, the performance metric could be determined based on the configured subset of Set A</w:t>
      </w:r>
      <w:r w:rsidR="00320D6D" w:rsidRPr="00352C30">
        <w:rPr>
          <w:sz w:val="22"/>
          <w:lang w:eastAsia="zh-CN"/>
        </w:rPr>
        <w:t>.</w:t>
      </w:r>
      <w:r w:rsidR="00076230">
        <w:rPr>
          <w:sz w:val="22"/>
          <w:lang w:eastAsia="zh-CN"/>
        </w:rPr>
        <w:t xml:space="preserve"> For example, the beam prediction accuracy could be calculated according to the predicted Top-1/Top-K beams in the subset of Set A and the measured Top-1/Top-K beams in the subset of Set A.</w:t>
      </w:r>
    </w:p>
    <w:p w14:paraId="42D2CE65" w14:textId="04857635" w:rsidR="00320D6D" w:rsidRPr="00036ACE" w:rsidRDefault="00320D6D" w:rsidP="00320D6D">
      <w:pPr>
        <w:spacing w:before="120" w:after="0"/>
        <w:jc w:val="both"/>
        <w:rPr>
          <w:b/>
          <w:i/>
          <w:sz w:val="22"/>
          <w:szCs w:val="22"/>
        </w:rPr>
      </w:pPr>
      <w:r>
        <w:rPr>
          <w:b/>
          <w:i/>
          <w:sz w:val="22"/>
          <w:szCs w:val="22"/>
        </w:rPr>
        <w:t xml:space="preserve">Proposal </w:t>
      </w:r>
      <w:r w:rsidR="00856359">
        <w:rPr>
          <w:b/>
          <w:i/>
          <w:sz w:val="22"/>
          <w:szCs w:val="22"/>
        </w:rPr>
        <w:t>26</w:t>
      </w:r>
      <w:r>
        <w:rPr>
          <w:b/>
          <w:i/>
          <w:sz w:val="22"/>
          <w:szCs w:val="22"/>
        </w:rPr>
        <w:t>:</w:t>
      </w:r>
    </w:p>
    <w:p w14:paraId="2C44DC7F" w14:textId="34F97917" w:rsidR="00320D6D" w:rsidRDefault="00076230" w:rsidP="00320D6D">
      <w:pPr>
        <w:pStyle w:val="aff0"/>
        <w:numPr>
          <w:ilvl w:val="0"/>
          <w:numId w:val="9"/>
        </w:numPr>
        <w:spacing w:before="120"/>
        <w:ind w:firstLine="0"/>
        <w:jc w:val="both"/>
        <w:rPr>
          <w:rFonts w:ascii="Times New Roman" w:hAnsi="Times New Roman"/>
          <w:i/>
        </w:rPr>
      </w:pPr>
      <w:r w:rsidRPr="00076230">
        <w:rPr>
          <w:rFonts w:ascii="Times New Roman" w:hAnsi="Times New Roman"/>
          <w:i/>
        </w:rPr>
        <w:lastRenderedPageBreak/>
        <w:t>Regarding UE-assisted performance monitoring for UE side model,</w:t>
      </w:r>
      <w:r w:rsidR="00320D6D">
        <w:rPr>
          <w:rFonts w:ascii="Times New Roman" w:hAnsi="Times New Roman"/>
          <w:i/>
        </w:rPr>
        <w:t xml:space="preserve"> a subset of Set A could be </w:t>
      </w:r>
      <w:r>
        <w:rPr>
          <w:rFonts w:ascii="Times New Roman" w:hAnsi="Times New Roman"/>
          <w:i/>
        </w:rPr>
        <w:t>configured</w:t>
      </w:r>
      <w:r w:rsidR="00320D6D">
        <w:rPr>
          <w:rFonts w:ascii="Times New Roman" w:hAnsi="Times New Roman"/>
          <w:i/>
        </w:rPr>
        <w:t xml:space="preserve"> for measurement to reduce the overhead.</w:t>
      </w:r>
      <w:r>
        <w:rPr>
          <w:rFonts w:ascii="Times New Roman" w:hAnsi="Times New Roman"/>
          <w:i/>
        </w:rPr>
        <w:t xml:space="preserve"> The performance metric, e.g., beam prediction accuracy could be determined based on the subset of Set A.</w:t>
      </w:r>
    </w:p>
    <w:p w14:paraId="65C5E265" w14:textId="77777777" w:rsidR="00EC32CB" w:rsidRDefault="00EC32CB" w:rsidP="00320D6D">
      <w:pPr>
        <w:spacing w:before="240"/>
        <w:jc w:val="both"/>
        <w:rPr>
          <w:sz w:val="22"/>
          <w:lang w:eastAsia="zh-CN"/>
        </w:rPr>
      </w:pPr>
    </w:p>
    <w:p w14:paraId="3BC8CBE2" w14:textId="5A78C261" w:rsidR="00320D6D" w:rsidRPr="00352C30" w:rsidRDefault="00320D6D" w:rsidP="00320D6D">
      <w:pPr>
        <w:spacing w:before="240"/>
        <w:jc w:val="both"/>
        <w:rPr>
          <w:sz w:val="22"/>
          <w:lang w:eastAsia="zh-CN"/>
        </w:rPr>
      </w:pPr>
      <w:r w:rsidRPr="00352C30">
        <w:rPr>
          <w:sz w:val="22"/>
          <w:lang w:eastAsia="zh-CN"/>
        </w:rPr>
        <w:t>For performance monitoring, the other issue is whether the performance information is calculated per sample (one-shot), or per set of samples (window). If the performance information is calculated based on one shot measurement, the performance metric may not be reliable. Therefore, the performance metric calculation over a time window should be considered.</w:t>
      </w:r>
    </w:p>
    <w:p w14:paraId="21425F57" w14:textId="38AE8FC5" w:rsidR="00320D6D" w:rsidRPr="00036ACE" w:rsidRDefault="00320D6D" w:rsidP="00320D6D">
      <w:pPr>
        <w:spacing w:before="120" w:after="0"/>
        <w:jc w:val="both"/>
        <w:rPr>
          <w:b/>
          <w:i/>
          <w:sz w:val="22"/>
          <w:szCs w:val="22"/>
        </w:rPr>
      </w:pPr>
      <w:r>
        <w:rPr>
          <w:b/>
          <w:i/>
          <w:sz w:val="22"/>
          <w:szCs w:val="22"/>
        </w:rPr>
        <w:t xml:space="preserve">Proposal </w:t>
      </w:r>
      <w:r w:rsidR="00856359">
        <w:rPr>
          <w:b/>
          <w:i/>
          <w:sz w:val="22"/>
          <w:szCs w:val="22"/>
        </w:rPr>
        <w:t>27</w:t>
      </w:r>
      <w:r>
        <w:rPr>
          <w:b/>
          <w:i/>
          <w:sz w:val="22"/>
          <w:szCs w:val="22"/>
        </w:rPr>
        <w:t>:</w:t>
      </w:r>
    </w:p>
    <w:p w14:paraId="0A5055F7" w14:textId="77777777" w:rsidR="00320D6D" w:rsidRDefault="00320D6D" w:rsidP="00320D6D">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the performance information calculation over a time window should be considered.</w:t>
      </w:r>
    </w:p>
    <w:p w14:paraId="46FE918A" w14:textId="77777777" w:rsidR="00320D6D" w:rsidRDefault="00320D6D" w:rsidP="00320D6D">
      <w:pPr>
        <w:spacing w:before="120" w:after="0"/>
        <w:jc w:val="both"/>
        <w:rPr>
          <w:sz w:val="22"/>
          <w:szCs w:val="22"/>
          <w:lang w:val="en-US" w:eastAsia="zh-CN"/>
        </w:rPr>
      </w:pPr>
    </w:p>
    <w:p w14:paraId="4945D222" w14:textId="341F3B11" w:rsidR="00320D6D" w:rsidRDefault="00FE7B15" w:rsidP="008D7A2F">
      <w:pPr>
        <w:spacing w:before="240"/>
        <w:jc w:val="both"/>
        <w:rPr>
          <w:sz w:val="22"/>
          <w:lang w:val="en-US" w:eastAsia="zh-CN"/>
        </w:rPr>
      </w:pPr>
      <w:r>
        <w:rPr>
          <w:sz w:val="22"/>
          <w:lang w:val="en-US" w:eastAsia="zh-CN"/>
        </w:rPr>
        <w:t>Regarding the performance metric, we think the L1-RSRP difference could also be used, especially when the AI/ML model could predict RSRP. Based on the difference between predicted RSRP and measured L1-RSRP, the model performance could be assessed.</w:t>
      </w:r>
    </w:p>
    <w:p w14:paraId="226BC161" w14:textId="3487E6CC" w:rsidR="00FE7B15" w:rsidRPr="00036ACE" w:rsidRDefault="00FE7B15" w:rsidP="00FE7B15">
      <w:pPr>
        <w:spacing w:before="120" w:after="0"/>
        <w:jc w:val="both"/>
        <w:rPr>
          <w:b/>
          <w:i/>
          <w:sz w:val="22"/>
          <w:szCs w:val="22"/>
        </w:rPr>
      </w:pPr>
      <w:r>
        <w:rPr>
          <w:b/>
          <w:i/>
          <w:sz w:val="22"/>
          <w:szCs w:val="22"/>
        </w:rPr>
        <w:t xml:space="preserve">Proposal </w:t>
      </w:r>
      <w:r w:rsidR="00856359">
        <w:rPr>
          <w:b/>
          <w:i/>
          <w:sz w:val="22"/>
          <w:szCs w:val="22"/>
        </w:rPr>
        <w:t>28</w:t>
      </w:r>
      <w:r>
        <w:rPr>
          <w:b/>
          <w:i/>
          <w:sz w:val="22"/>
          <w:szCs w:val="22"/>
        </w:rPr>
        <w:t>:</w:t>
      </w:r>
    </w:p>
    <w:p w14:paraId="1AE65BD1" w14:textId="6DAAF000" w:rsidR="00FE7B15" w:rsidRDefault="00FE7B15" w:rsidP="00FE7B15">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besides beam prediction accuracy, the L1-RSRP difference could also be used as performance metric, i.e., t</w:t>
      </w:r>
      <w:r w:rsidRPr="00FE7B15">
        <w:rPr>
          <w:rFonts w:ascii="Times New Roman" w:hAnsi="Times New Roman"/>
          <w:i/>
        </w:rPr>
        <w:t>he RSRP difference information between the predicted RSRP and measured L1-RSRP</w:t>
      </w:r>
      <w:r>
        <w:rPr>
          <w:rFonts w:ascii="Times New Roman" w:hAnsi="Times New Roman"/>
          <w:i/>
        </w:rPr>
        <w:t>.</w:t>
      </w:r>
    </w:p>
    <w:p w14:paraId="5E5ADEB6" w14:textId="77777777" w:rsidR="00320D6D" w:rsidRPr="00FE7B15" w:rsidRDefault="00320D6D" w:rsidP="008D7A2F">
      <w:pPr>
        <w:spacing w:before="240"/>
        <w:jc w:val="both"/>
        <w:rPr>
          <w:sz w:val="22"/>
          <w:lang w:val="en-US" w:eastAsia="zh-CN"/>
        </w:rPr>
      </w:pPr>
    </w:p>
    <w:p w14:paraId="3E868205" w14:textId="20925509" w:rsidR="001700FC" w:rsidRPr="00332158" w:rsidRDefault="001700FC" w:rsidP="001700FC">
      <w:pPr>
        <w:pStyle w:val="1"/>
        <w:numPr>
          <w:ilvl w:val="0"/>
          <w:numId w:val="5"/>
        </w:numPr>
        <w:pBdr>
          <w:top w:val="single" w:sz="12" w:space="4" w:color="auto"/>
        </w:pBdr>
        <w:rPr>
          <w:rFonts w:cs="Arial"/>
          <w:lang w:val="en-US"/>
        </w:rPr>
      </w:pPr>
      <w:r>
        <w:rPr>
          <w:rFonts w:cs="Arial"/>
          <w:lang w:val="en-US"/>
        </w:rPr>
        <w:t>NW-side model</w:t>
      </w:r>
    </w:p>
    <w:p w14:paraId="5204EC9B" w14:textId="3FB20C3A" w:rsidR="00FE7B15" w:rsidRPr="00E24850" w:rsidRDefault="005A439E" w:rsidP="00E24850">
      <w:pPr>
        <w:pStyle w:val="2"/>
      </w:pPr>
      <w:r w:rsidRPr="00E24850">
        <w:t>5</w:t>
      </w:r>
      <w:r w:rsidR="00FE7B15" w:rsidRPr="00E24850">
        <w:t>.1 Inference</w:t>
      </w:r>
    </w:p>
    <w:p w14:paraId="53B27BB1" w14:textId="0F84FA8B" w:rsidR="009E79E5" w:rsidRPr="00F726C8" w:rsidRDefault="005A439E" w:rsidP="00E24850">
      <w:pPr>
        <w:pStyle w:val="30"/>
        <w:spacing w:before="240"/>
        <w:ind w:left="0" w:firstLine="0"/>
        <w:jc w:val="both"/>
        <w:rPr>
          <w:lang w:val="en-US"/>
        </w:rPr>
      </w:pPr>
      <w:r>
        <w:rPr>
          <w:lang w:val="en-US"/>
        </w:rPr>
        <w:t xml:space="preserve">5.1.1 </w:t>
      </w:r>
      <w:r w:rsidR="009E79E5" w:rsidRPr="00F726C8">
        <w:rPr>
          <w:lang w:val="en-US"/>
        </w:rPr>
        <w:t>BM Case-1 (spatial beam prediction)</w:t>
      </w:r>
    </w:p>
    <w:p w14:paraId="4AA1540E" w14:textId="77777777" w:rsidR="00A52AC1" w:rsidRDefault="00A52AC1" w:rsidP="00A52AC1">
      <w:pPr>
        <w:spacing w:before="120" w:after="0"/>
        <w:jc w:val="both"/>
        <w:rPr>
          <w:sz w:val="22"/>
          <w:szCs w:val="22"/>
          <w:lang w:val="en-US" w:eastAsia="zh-CN"/>
        </w:rPr>
      </w:pPr>
      <w:r>
        <w:rPr>
          <w:sz w:val="22"/>
          <w:szCs w:val="22"/>
          <w:lang w:val="en-US" w:eastAsia="zh-CN"/>
        </w:rPr>
        <w:t>In RAN1 #117 meeting, the following agreement was achieved regarding the reporting for inference for BM Case-1 with NW-side model.</w:t>
      </w:r>
    </w:p>
    <w:tbl>
      <w:tblPr>
        <w:tblStyle w:val="af7"/>
        <w:tblW w:w="0" w:type="auto"/>
        <w:tblLook w:val="04A0" w:firstRow="1" w:lastRow="0" w:firstColumn="1" w:lastColumn="0" w:noHBand="0" w:noVBand="1"/>
      </w:tblPr>
      <w:tblGrid>
        <w:gridCol w:w="10160"/>
      </w:tblGrid>
      <w:tr w:rsidR="00A52AC1" w14:paraId="6D025F70" w14:textId="77777777" w:rsidTr="00CC4811">
        <w:tc>
          <w:tcPr>
            <w:tcW w:w="10160" w:type="dxa"/>
          </w:tcPr>
          <w:p w14:paraId="2A227F18" w14:textId="77777777" w:rsidR="00A52AC1" w:rsidRPr="003C0BC0" w:rsidRDefault="00A52AC1" w:rsidP="00CC4811">
            <w:pPr>
              <w:overflowPunct/>
              <w:autoSpaceDE/>
              <w:autoSpaceDN/>
              <w:adjustRightInd/>
              <w:spacing w:after="0"/>
              <w:textAlignment w:val="auto"/>
              <w:rPr>
                <w:rFonts w:ascii="Times" w:eastAsia="DengXian" w:hAnsi="Times"/>
                <w:szCs w:val="24"/>
                <w:highlight w:val="green"/>
                <w:lang w:val="en-US" w:eastAsia="zh-CN"/>
              </w:rPr>
            </w:pPr>
            <w:r w:rsidRPr="003C0BC0">
              <w:rPr>
                <w:rFonts w:ascii="Times" w:eastAsia="DengXian" w:hAnsi="Times" w:hint="eastAsia"/>
                <w:szCs w:val="24"/>
                <w:highlight w:val="green"/>
                <w:lang w:val="en-US" w:eastAsia="zh-CN"/>
              </w:rPr>
              <w:t>Agreement</w:t>
            </w:r>
          </w:p>
          <w:p w14:paraId="087285AD" w14:textId="77777777" w:rsidR="00A52AC1" w:rsidRPr="003C0BC0" w:rsidRDefault="00A52AC1" w:rsidP="00CC4811">
            <w:pPr>
              <w:overflowPunct/>
              <w:autoSpaceDE/>
              <w:autoSpaceDN/>
              <w:adjustRightInd/>
              <w:spacing w:after="0"/>
              <w:textAlignment w:val="auto"/>
              <w:rPr>
                <w:rFonts w:ascii="Times" w:eastAsia="Times New Roman" w:hAnsi="Times"/>
                <w:szCs w:val="24"/>
                <w:lang w:val="en-US" w:eastAsia="zh-CN"/>
              </w:rPr>
            </w:pPr>
            <w:r w:rsidRPr="003C0BC0">
              <w:rPr>
                <w:rFonts w:ascii="Times" w:eastAsia="Batang" w:hAnsi="Times"/>
                <w:szCs w:val="24"/>
                <w:lang w:val="en-US"/>
              </w:rPr>
              <w:t>For NW-sided model,</w:t>
            </w:r>
            <w:r w:rsidRPr="003C0BC0">
              <w:rPr>
                <w:rFonts w:ascii="Times" w:eastAsia="Batang" w:hAnsi="Times"/>
                <w:szCs w:val="24"/>
              </w:rPr>
              <w:t xml:space="preserve"> for inference report, at least for BM-Case 1</w:t>
            </w:r>
            <w:r w:rsidRPr="003C0BC0">
              <w:rPr>
                <w:rFonts w:ascii="Times" w:eastAsia="DengXian" w:hAnsi="Times" w:hint="eastAsia"/>
                <w:szCs w:val="24"/>
                <w:lang w:eastAsia="zh-CN"/>
              </w:rPr>
              <w:t>,</w:t>
            </w:r>
            <w:r w:rsidRPr="003C0BC0">
              <w:rPr>
                <w:rFonts w:ascii="Times" w:eastAsia="Batang" w:hAnsi="Times"/>
                <w:szCs w:val="24"/>
              </w:rPr>
              <w:t xml:space="preserve"> </w:t>
            </w:r>
            <w:r w:rsidRPr="003C0BC0">
              <w:rPr>
                <w:rFonts w:ascii="Times" w:eastAsia="Times New Roman" w:hAnsi="Times"/>
                <w:szCs w:val="24"/>
                <w:lang w:val="en-US" w:eastAsia="zh-CN"/>
              </w:rPr>
              <w:t xml:space="preserve">the content in a beam report in L1 signaling, support </w:t>
            </w:r>
          </w:p>
          <w:p w14:paraId="2C7EFC0A"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Batang" w:hAnsi="Times"/>
                <w:szCs w:val="24"/>
                <w:lang w:eastAsia="x-none"/>
              </w:rPr>
              <w:t>L1-RSRPs and corresponding beam information of Top</w:t>
            </w:r>
            <w:r w:rsidRPr="003C0BC0">
              <w:rPr>
                <w:rFonts w:ascii="Times" w:eastAsia="DengXian" w:hAnsi="Times" w:hint="eastAsia"/>
                <w:szCs w:val="24"/>
                <w:lang w:eastAsia="zh-CN"/>
              </w:rPr>
              <w:t xml:space="preserve"> M</w:t>
            </w:r>
            <w:r w:rsidRPr="003C0BC0">
              <w:rPr>
                <w:rFonts w:ascii="Times" w:eastAsia="Batang" w:hAnsi="Times"/>
                <w:szCs w:val="24"/>
                <w:lang w:eastAsia="x-none"/>
              </w:rPr>
              <w:t xml:space="preserve"> </w:t>
            </w:r>
            <w:r w:rsidRPr="003C0BC0">
              <w:rPr>
                <w:rFonts w:ascii="Times" w:eastAsia="Batang" w:hAnsi="Times"/>
                <w:szCs w:val="24"/>
                <w:lang w:val="en-US" w:eastAsia="x-none"/>
              </w:rPr>
              <w:t>beam(s)</w:t>
            </w:r>
            <w:r w:rsidRPr="003C0BC0">
              <w:rPr>
                <w:rFonts w:ascii="Times" w:eastAsia="DengXian" w:hAnsi="Times" w:hint="eastAsia"/>
                <w:szCs w:val="24"/>
                <w:lang w:val="en-US" w:eastAsia="zh-CN"/>
              </w:rPr>
              <w:t xml:space="preserve"> </w:t>
            </w:r>
            <w:r w:rsidRPr="003C0BC0">
              <w:rPr>
                <w:rFonts w:ascii="Times" w:eastAsia="Batang" w:hAnsi="Times"/>
                <w:szCs w:val="24"/>
                <w:lang w:val="en-US" w:eastAsia="x-none"/>
              </w:rPr>
              <w:t xml:space="preserve">with </w:t>
            </w:r>
            <w:r w:rsidRPr="003C0BC0">
              <w:rPr>
                <w:rFonts w:ascii="Times" w:eastAsia="Batang" w:hAnsi="Times"/>
                <w:szCs w:val="24"/>
                <w:lang w:eastAsia="ja-JP"/>
              </w:rPr>
              <w:t>largest M measured value(s) of L1-RSRP(s)</w:t>
            </w:r>
            <w:r w:rsidRPr="003C0BC0">
              <w:rPr>
                <w:rFonts w:ascii="Times" w:eastAsia="DengXian" w:hAnsi="Times" w:hint="eastAsia"/>
                <w:szCs w:val="24"/>
                <w:lang w:eastAsia="zh-CN"/>
              </w:rPr>
              <w:t xml:space="preserve"> </w:t>
            </w:r>
            <w:r w:rsidRPr="003C0BC0">
              <w:rPr>
                <w:rFonts w:ascii="Times" w:eastAsia="DengXian" w:hAnsi="Times" w:hint="eastAsia"/>
                <w:szCs w:val="24"/>
                <w:lang w:val="en-US" w:eastAsia="zh-CN"/>
              </w:rPr>
              <w:t>of a measurement resource set</w:t>
            </w:r>
            <w:r w:rsidRPr="003C0BC0">
              <w:rPr>
                <w:rFonts w:ascii="Times" w:eastAsia="Batang" w:hAnsi="Times"/>
                <w:szCs w:val="24"/>
                <w:lang w:eastAsia="ja-JP"/>
              </w:rPr>
              <w:t>, where M is configured by gNB</w:t>
            </w:r>
            <w:r w:rsidRPr="003C0BC0">
              <w:rPr>
                <w:rFonts w:ascii="Times" w:eastAsia="Batang" w:hAnsi="Times"/>
                <w:szCs w:val="24"/>
                <w:lang w:val="en-US" w:eastAsia="x-none"/>
              </w:rPr>
              <w:t xml:space="preserve"> </w:t>
            </w:r>
          </w:p>
          <w:p w14:paraId="1E97DC55" w14:textId="77777777" w:rsidR="00A52AC1" w:rsidRPr="003C0BC0" w:rsidRDefault="00A52AC1" w:rsidP="00CC4811">
            <w:pPr>
              <w:numPr>
                <w:ilvl w:val="0"/>
                <w:numId w:val="113"/>
              </w:numPr>
              <w:overflowPunct/>
              <w:autoSpaceDE/>
              <w:autoSpaceDN/>
              <w:adjustRightInd/>
              <w:spacing w:after="0"/>
              <w:textAlignment w:val="auto"/>
              <w:rPr>
                <w:rFonts w:ascii="Times" w:eastAsia="Batang" w:hAnsi="Times"/>
                <w:szCs w:val="24"/>
                <w:lang w:eastAsia="x-none"/>
              </w:rPr>
            </w:pPr>
            <w:r w:rsidRPr="003C0BC0">
              <w:rPr>
                <w:rFonts w:ascii="Times" w:eastAsia="DengXian" w:hAnsi="Times"/>
                <w:szCs w:val="24"/>
                <w:lang w:val="en-US" w:eastAsia="zh-CN"/>
              </w:rPr>
              <w:t>I</w:t>
            </w:r>
            <w:r w:rsidRPr="003C0BC0">
              <w:rPr>
                <w:rFonts w:ascii="Times" w:eastAsia="DengXian" w:hAnsi="Times" w:hint="eastAsia"/>
                <w:szCs w:val="24"/>
                <w:lang w:val="en-US" w:eastAsia="zh-CN"/>
              </w:rPr>
              <w:t xml:space="preserve">f </w:t>
            </w:r>
            <w:r w:rsidRPr="003C0BC0">
              <w:rPr>
                <w:rFonts w:ascii="Times" w:eastAsia="Batang" w:hAnsi="Times"/>
                <w:szCs w:val="24"/>
                <w:lang w:val="en-US" w:eastAsia="x-none"/>
              </w:rPr>
              <w:t xml:space="preserve">M = the size of the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w:t>
            </w:r>
            <w:r w:rsidRPr="003C0BC0">
              <w:rPr>
                <w:rFonts w:ascii="Times" w:eastAsia="DengXian" w:hAnsi="Times" w:hint="eastAsia"/>
                <w:szCs w:val="24"/>
                <w:lang w:val="en-US" w:eastAsia="zh-CN"/>
              </w:rPr>
              <w:t xml:space="preserve"> the content is </w:t>
            </w:r>
            <w:r w:rsidRPr="003C0BC0">
              <w:rPr>
                <w:rFonts w:ascii="Times" w:eastAsia="Batang" w:hAnsi="Times"/>
                <w:szCs w:val="24"/>
                <w:lang w:val="en-US" w:eastAsia="x-none"/>
              </w:rPr>
              <w:t xml:space="preserve">all </w:t>
            </w:r>
            <w:r w:rsidRPr="003C0BC0">
              <w:rPr>
                <w:rFonts w:ascii="Times" w:eastAsia="Batang" w:hAnsi="Times"/>
                <w:szCs w:val="24"/>
                <w:lang w:eastAsia="x-none"/>
              </w:rPr>
              <w:t xml:space="preserve">L1-RSRPs and </w:t>
            </w:r>
            <w:r w:rsidRPr="003C0BC0">
              <w:rPr>
                <w:rFonts w:ascii="Times" w:eastAsia="Batang" w:hAnsi="Times"/>
                <w:szCs w:val="24"/>
                <w:lang w:val="en-US" w:eastAsia="x-none"/>
              </w:rPr>
              <w:t xml:space="preserve">one beam index </w:t>
            </w:r>
            <w:r w:rsidRPr="003C0BC0">
              <w:rPr>
                <w:rFonts w:ascii="Times" w:eastAsia="Batang" w:hAnsi="Times"/>
                <w:szCs w:val="24"/>
                <w:lang w:eastAsia="x-none"/>
              </w:rPr>
              <w:t>(i.e., CRI/SSBRI)</w:t>
            </w:r>
            <w:r w:rsidRPr="003C0BC0">
              <w:rPr>
                <w:rFonts w:ascii="Times" w:eastAsia="Batang" w:hAnsi="Times"/>
                <w:szCs w:val="24"/>
                <w:lang w:val="en-US" w:eastAsia="x-none"/>
              </w:rPr>
              <w:t xml:space="preserve"> for the </w:t>
            </w:r>
            <w:r w:rsidRPr="003C0BC0">
              <w:rPr>
                <w:rFonts w:ascii="Times" w:eastAsia="Batang" w:hAnsi="Times"/>
                <w:szCs w:val="24"/>
                <w:lang w:eastAsia="ja-JP"/>
              </w:rPr>
              <w:t>largest measured value of L1-RSRP</w:t>
            </w:r>
            <w:r w:rsidRPr="003C0BC0">
              <w:rPr>
                <w:rFonts w:ascii="Times" w:eastAsia="Batang" w:hAnsi="Times"/>
                <w:szCs w:val="24"/>
                <w:lang w:val="en-US" w:eastAsia="x-none"/>
              </w:rPr>
              <w:t xml:space="preserve"> of a </w:t>
            </w:r>
            <w:r w:rsidRPr="003C0BC0">
              <w:rPr>
                <w:rFonts w:ascii="Times" w:eastAsia="Batang" w:hAnsi="Times" w:hint="eastAsia"/>
                <w:szCs w:val="24"/>
                <w:lang w:val="en-US" w:eastAsia="x-none"/>
              </w:rPr>
              <w:t>measurement</w:t>
            </w:r>
            <w:r w:rsidRPr="003C0BC0">
              <w:rPr>
                <w:rFonts w:ascii="Times" w:eastAsia="Batang" w:hAnsi="Times"/>
                <w:szCs w:val="24"/>
                <w:lang w:val="en-US" w:eastAsia="x-none"/>
              </w:rPr>
              <w:t xml:space="preserve"> resource set </w:t>
            </w:r>
          </w:p>
          <w:p w14:paraId="42EC7468" w14:textId="77777777" w:rsidR="00A52AC1" w:rsidRPr="003C0BC0" w:rsidRDefault="00A52AC1" w:rsidP="00CC4811">
            <w:pPr>
              <w:numPr>
                <w:ilvl w:val="0"/>
                <w:numId w:val="112"/>
              </w:numPr>
              <w:overflowPunct/>
              <w:autoSpaceDE/>
              <w:autoSpaceDN/>
              <w:adjustRightInd/>
              <w:spacing w:after="0"/>
              <w:textAlignment w:val="auto"/>
              <w:rPr>
                <w:rFonts w:ascii="Times" w:eastAsia="Batang" w:hAnsi="Times"/>
                <w:szCs w:val="24"/>
                <w:lang w:eastAsia="x-none"/>
              </w:rPr>
            </w:pPr>
            <w:r w:rsidRPr="003C0BC0">
              <w:rPr>
                <w:rFonts w:ascii="Times" w:eastAsia="DengXian" w:hAnsi="Times" w:hint="eastAsia"/>
                <w:szCs w:val="24"/>
                <w:lang w:eastAsia="zh-CN"/>
              </w:rPr>
              <w:t xml:space="preserve">FFS: </w:t>
            </w:r>
            <w:r w:rsidRPr="003C0BC0">
              <w:rPr>
                <w:rFonts w:ascii="Times" w:eastAsia="Batang" w:hAnsi="Times"/>
                <w:szCs w:val="24"/>
                <w:lang w:eastAsia="x-none"/>
              </w:rPr>
              <w:t xml:space="preserve">L1-RSRPs and corresponding beam information of </w:t>
            </w:r>
            <w:r w:rsidRPr="003C0BC0">
              <w:rPr>
                <w:rFonts w:ascii="Times" w:eastAsia="DengXian" w:hAnsi="Times" w:hint="eastAsia"/>
                <w:szCs w:val="24"/>
                <w:lang w:eastAsia="zh-CN"/>
              </w:rPr>
              <w:t>u</w:t>
            </w:r>
            <w:r w:rsidRPr="003C0BC0">
              <w:rPr>
                <w:rFonts w:ascii="Times" w:eastAsia="Batang" w:hAnsi="Times"/>
                <w:szCs w:val="24"/>
                <w:lang w:eastAsia="ja-JP"/>
              </w:rPr>
              <w:t>p to M beams within X dB gap to the largest measured value of L1-RSRP, X and M are configured by gNB</w:t>
            </w:r>
            <w:r w:rsidRPr="003C0BC0">
              <w:rPr>
                <w:rFonts w:ascii="Times" w:eastAsia="DengXian" w:hAnsi="Times" w:hint="eastAsia"/>
                <w:szCs w:val="24"/>
                <w:lang w:eastAsia="zh-CN"/>
              </w:rPr>
              <w:t>, and whether/</w:t>
            </w:r>
            <w:r w:rsidRPr="003C0BC0">
              <w:rPr>
                <w:rFonts w:ascii="Times" w:eastAsia="Batang" w:hAnsi="Times"/>
                <w:szCs w:val="24"/>
                <w:lang w:eastAsia="x-none"/>
              </w:rPr>
              <w:t>how to report</w:t>
            </w:r>
            <w:r w:rsidRPr="003C0BC0">
              <w:rPr>
                <w:rFonts w:ascii="Times" w:eastAsia="Batang" w:hAnsi="Times"/>
                <w:szCs w:val="24"/>
                <w:lang w:eastAsia="ja-JP"/>
              </w:rPr>
              <w:t xml:space="preserve"> number of reported beams </w:t>
            </w:r>
          </w:p>
          <w:p w14:paraId="043A9739"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the maximum value of M (where M can be larger than 4) based on UE capability (M may or may not be different for different reporting contents)</w:t>
            </w:r>
          </w:p>
          <w:p w14:paraId="56C8063A" w14:textId="77777777" w:rsidR="00A52AC1" w:rsidRPr="003C0BC0" w:rsidRDefault="00A52AC1" w:rsidP="00CC4811">
            <w:pPr>
              <w:numPr>
                <w:ilvl w:val="0"/>
                <w:numId w:val="113"/>
              </w:numPr>
              <w:overflowPunct/>
              <w:autoSpaceDE/>
              <w:autoSpaceDN/>
              <w:adjustRightInd/>
              <w:spacing w:after="0"/>
              <w:ind w:left="820"/>
              <w:textAlignment w:val="auto"/>
              <w:rPr>
                <w:rFonts w:ascii="Times" w:eastAsia="Batang" w:hAnsi="Times"/>
                <w:szCs w:val="24"/>
                <w:lang w:eastAsia="x-none"/>
              </w:rPr>
            </w:pPr>
            <w:r w:rsidRPr="003C0BC0">
              <w:rPr>
                <w:rFonts w:ascii="Times" w:eastAsia="Batang" w:hAnsi="Times"/>
                <w:szCs w:val="24"/>
                <w:lang w:val="en-US" w:eastAsia="x-none"/>
              </w:rPr>
              <w:t>FFS on beam information</w:t>
            </w:r>
          </w:p>
          <w:p w14:paraId="52A3B277" w14:textId="77777777" w:rsidR="00A52AC1" w:rsidRDefault="00A52AC1" w:rsidP="00CC4811">
            <w:pPr>
              <w:numPr>
                <w:ilvl w:val="0"/>
                <w:numId w:val="113"/>
              </w:numPr>
              <w:overflowPunct/>
              <w:autoSpaceDE/>
              <w:autoSpaceDN/>
              <w:adjustRightInd/>
              <w:spacing w:after="0"/>
              <w:ind w:left="820"/>
              <w:textAlignment w:val="auto"/>
              <w:rPr>
                <w:sz w:val="22"/>
                <w:szCs w:val="22"/>
                <w:lang w:val="en-US" w:eastAsia="zh-CN"/>
              </w:rPr>
            </w:pPr>
            <w:r w:rsidRPr="003C0BC0">
              <w:rPr>
                <w:rFonts w:ascii="Times" w:eastAsia="Times New Roman" w:hAnsi="Times"/>
                <w:szCs w:val="24"/>
                <w:lang w:val="en-US" w:eastAsia="zh-CN"/>
              </w:rPr>
              <w:lastRenderedPageBreak/>
              <w:t>Note:</w:t>
            </w:r>
            <w:r w:rsidRPr="003C0BC0">
              <w:rPr>
                <w:rFonts w:ascii="Times" w:eastAsia="Batang" w:hAnsi="Times"/>
                <w:szCs w:val="24"/>
                <w:lang w:eastAsia="x-none"/>
              </w:rPr>
              <w:t xml:space="preserve"> </w:t>
            </w:r>
            <w:r w:rsidRPr="003C0BC0">
              <w:rPr>
                <w:rFonts w:ascii="Times" w:eastAsia="Times New Roman" w:hAnsi="Times"/>
                <w:szCs w:val="24"/>
                <w:lang w:val="en-US" w:eastAsia="zh-CN"/>
              </w:rPr>
              <w:t xml:space="preserve">Purpose, such as above “For NW-sided model, </w:t>
            </w:r>
            <w:r w:rsidRPr="003C0BC0">
              <w:rPr>
                <w:rFonts w:ascii="Times" w:eastAsia="Batang" w:hAnsi="Times"/>
                <w:szCs w:val="24"/>
                <w:lang w:eastAsia="x-none"/>
              </w:rPr>
              <w:t>for inference report, at least for BM-Case 1</w:t>
            </w:r>
            <w:r w:rsidRPr="003C0BC0">
              <w:rPr>
                <w:rFonts w:ascii="Times" w:eastAsia="Times New Roman" w:hAnsi="Times"/>
                <w:szCs w:val="24"/>
                <w:lang w:val="en-US" w:eastAsia="zh-CN"/>
              </w:rPr>
              <w:t>”, will not be specified in RAN 1 specifications</w:t>
            </w:r>
          </w:p>
        </w:tc>
      </w:tr>
    </w:tbl>
    <w:p w14:paraId="143DEECA" w14:textId="77777777" w:rsidR="00A52AC1" w:rsidRPr="00352C30" w:rsidRDefault="00A52AC1" w:rsidP="00A52AC1">
      <w:pPr>
        <w:spacing w:before="240"/>
        <w:jc w:val="both"/>
        <w:rPr>
          <w:sz w:val="22"/>
          <w:lang w:eastAsia="zh-CN"/>
        </w:rPr>
      </w:pPr>
      <w:r w:rsidRPr="00352C30">
        <w:rPr>
          <w:sz w:val="22"/>
          <w:lang w:eastAsia="zh-CN"/>
        </w:rPr>
        <w:lastRenderedPageBreak/>
        <w:t>Since the inference operation is performed at the NW-side, the UE just needs to report the measurement results for Set B. Regarding NW-side model, it was agreed that more than 4 beams could be reported for the measurement of Set B.</w:t>
      </w:r>
    </w:p>
    <w:p w14:paraId="26FE8A0F" w14:textId="77777777" w:rsidR="00A52AC1" w:rsidRPr="00352C30" w:rsidRDefault="00A52AC1" w:rsidP="00A52AC1">
      <w:pPr>
        <w:spacing w:before="240"/>
        <w:jc w:val="both"/>
        <w:rPr>
          <w:sz w:val="22"/>
          <w:lang w:eastAsia="zh-CN"/>
        </w:rPr>
      </w:pPr>
      <w:r w:rsidRPr="00352C30">
        <w:rPr>
          <w:sz w:val="22"/>
          <w:lang w:eastAsia="zh-CN"/>
        </w:rPr>
        <w:t>One FFS point is the report content for beam related information. In our view, the beam information could be similar as legacy beam reporting, i.e., the CRI/SSBRI.</w:t>
      </w:r>
    </w:p>
    <w:p w14:paraId="0E0330A7" w14:textId="02FE6DF0"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29</w:t>
      </w:r>
      <w:r w:rsidRPr="00036ACE">
        <w:rPr>
          <w:b/>
          <w:i/>
          <w:sz w:val="22"/>
          <w:szCs w:val="22"/>
        </w:rPr>
        <w:t>:</w:t>
      </w:r>
    </w:p>
    <w:p w14:paraId="2B6E29EC"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67F44C73" w14:textId="77777777" w:rsidR="00FE7B15" w:rsidRDefault="00FE7B15" w:rsidP="00A96915">
      <w:pPr>
        <w:spacing w:before="240"/>
        <w:jc w:val="both"/>
        <w:rPr>
          <w:sz w:val="22"/>
          <w:lang w:val="en-US" w:eastAsia="zh-CN"/>
        </w:rPr>
      </w:pPr>
    </w:p>
    <w:p w14:paraId="5876FA25" w14:textId="51B7FEE3" w:rsidR="009E79E5" w:rsidRPr="00F726C8" w:rsidRDefault="005A439E" w:rsidP="00E24850">
      <w:pPr>
        <w:pStyle w:val="30"/>
        <w:spacing w:before="240"/>
        <w:ind w:left="0" w:firstLine="0"/>
        <w:jc w:val="both"/>
        <w:rPr>
          <w:lang w:val="en-US"/>
        </w:rPr>
      </w:pPr>
      <w:r>
        <w:rPr>
          <w:lang w:val="en-US"/>
        </w:rPr>
        <w:t xml:space="preserve">5.1.2 </w:t>
      </w:r>
      <w:r w:rsidR="009E79E5" w:rsidRPr="00F726C8">
        <w:rPr>
          <w:lang w:val="en-US"/>
        </w:rPr>
        <w:t>BM Case-2 (temporal beam prediction)</w:t>
      </w:r>
    </w:p>
    <w:p w14:paraId="37E15A2E" w14:textId="3ACD44DB" w:rsidR="00A52AC1" w:rsidRPr="00352C30" w:rsidRDefault="00A52AC1" w:rsidP="00A52AC1">
      <w:pPr>
        <w:spacing w:before="240"/>
        <w:jc w:val="both"/>
        <w:rPr>
          <w:sz w:val="22"/>
          <w:lang w:eastAsia="zh-CN"/>
        </w:rPr>
      </w:pPr>
      <w:r>
        <w:rPr>
          <w:sz w:val="22"/>
          <w:lang w:eastAsia="zh-CN"/>
        </w:rPr>
        <w:t>For</w:t>
      </w:r>
      <w:r w:rsidRPr="00352C30">
        <w:rPr>
          <w:sz w:val="22"/>
          <w:lang w:eastAsia="zh-CN"/>
        </w:rPr>
        <w:t xml:space="preserve"> BM Case-2 </w:t>
      </w:r>
      <w:r>
        <w:rPr>
          <w:sz w:val="22"/>
          <w:lang w:eastAsia="zh-CN"/>
        </w:rPr>
        <w:t>with</w:t>
      </w:r>
      <w:r w:rsidRPr="00352C30">
        <w:rPr>
          <w:sz w:val="22"/>
          <w:lang w:eastAsia="zh-CN"/>
        </w:rPr>
        <w:t xml:space="preserve"> NW-side model, the prediction is performed at the gNB side. The UE needs to report the beam measurement results which are used as the input to the AI/ML functionality. Therefore, only the configuration of Set B reference signals is necessary.</w:t>
      </w:r>
    </w:p>
    <w:p w14:paraId="5B4D7A4A" w14:textId="77777777" w:rsidR="00A52AC1" w:rsidRPr="00352C30" w:rsidRDefault="00A52AC1" w:rsidP="00A52AC1">
      <w:pPr>
        <w:spacing w:before="240"/>
        <w:jc w:val="both"/>
        <w:rPr>
          <w:sz w:val="22"/>
          <w:lang w:eastAsia="zh-CN"/>
        </w:rPr>
      </w:pPr>
      <w:r w:rsidRPr="00352C30">
        <w:rPr>
          <w:sz w:val="22"/>
          <w:lang w:eastAsia="zh-CN"/>
        </w:rPr>
        <w:t>Regarding the reporting contents for Set B measurement results, similar as BM Case-1 with UE side model, the beam related information could include CRI/SSBRI and corresponding L1-RSRP.</w:t>
      </w:r>
    </w:p>
    <w:p w14:paraId="46595215" w14:textId="77777777" w:rsidR="00A52AC1" w:rsidRPr="00352C30" w:rsidRDefault="00A52AC1" w:rsidP="00A52AC1">
      <w:pPr>
        <w:spacing w:before="240"/>
        <w:jc w:val="both"/>
        <w:rPr>
          <w:sz w:val="22"/>
          <w:lang w:eastAsia="zh-CN"/>
        </w:rPr>
      </w:pPr>
      <w:r w:rsidRPr="00352C30">
        <w:rPr>
          <w:sz w:val="22"/>
          <w:lang w:eastAsia="zh-CN"/>
        </w:rPr>
        <w:t>Considering the UE mobility, the measurement pattern may need change for different UE speed. For example, in high-speed case, the measurement interval should be shorter than the low-speed case. Therefore, for BM Case-2 with NW-side model, it’s better that UE can report the preferred pattern for measurements.</w:t>
      </w:r>
    </w:p>
    <w:p w14:paraId="6BAECA5D" w14:textId="08556CB9"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30</w:t>
      </w:r>
      <w:r w:rsidRPr="00036ACE">
        <w:rPr>
          <w:b/>
          <w:i/>
          <w:sz w:val="22"/>
          <w:szCs w:val="22"/>
        </w:rPr>
        <w:t>:</w:t>
      </w:r>
    </w:p>
    <w:p w14:paraId="2B9650B7"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40A34AEE" w14:textId="7A56FF41"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31</w:t>
      </w:r>
      <w:r w:rsidRPr="00036ACE">
        <w:rPr>
          <w:b/>
          <w:i/>
          <w:sz w:val="22"/>
          <w:szCs w:val="22"/>
        </w:rPr>
        <w:t>:</w:t>
      </w:r>
    </w:p>
    <w:p w14:paraId="537E6D1E"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342CFDE0" w14:textId="77777777" w:rsidR="00A52AC1" w:rsidRPr="00FD4DD6" w:rsidRDefault="00A52AC1" w:rsidP="00A52AC1">
      <w:pPr>
        <w:spacing w:before="240"/>
        <w:jc w:val="both"/>
        <w:rPr>
          <w:sz w:val="22"/>
          <w:lang w:eastAsia="zh-CN"/>
        </w:rPr>
      </w:pPr>
    </w:p>
    <w:p w14:paraId="3D145C62" w14:textId="77777777" w:rsidR="00A52AC1" w:rsidRPr="00FD4DD6" w:rsidRDefault="00A52AC1" w:rsidP="00A52AC1">
      <w:pPr>
        <w:spacing w:before="240"/>
        <w:jc w:val="both"/>
        <w:rPr>
          <w:sz w:val="22"/>
          <w:lang w:eastAsia="zh-CN"/>
        </w:rPr>
      </w:pPr>
      <w:r w:rsidRPr="00FD4DD6">
        <w:rPr>
          <w:sz w:val="22"/>
          <w:lang w:eastAsia="zh-CN"/>
        </w:rPr>
        <w:t>Regarding beam indication, we think similar scheme as BM Case-2 with UE side model can be utilized, i.e., TCI states of multiple time instances could be indicated via one DCI.</w:t>
      </w:r>
    </w:p>
    <w:p w14:paraId="5128E58E" w14:textId="2E7C6ECB" w:rsidR="00A52AC1" w:rsidRPr="00036ACE" w:rsidRDefault="00A52AC1" w:rsidP="00A52AC1">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32</w:t>
      </w:r>
      <w:r w:rsidRPr="00036ACE">
        <w:rPr>
          <w:b/>
          <w:i/>
          <w:sz w:val="22"/>
          <w:szCs w:val="22"/>
        </w:rPr>
        <w:t>:</w:t>
      </w:r>
    </w:p>
    <w:p w14:paraId="28FB5D24" w14:textId="77777777" w:rsidR="00A52AC1" w:rsidRDefault="00A52AC1" w:rsidP="00A52AC1">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6E373EF4" w14:textId="77777777" w:rsidR="009E79E5" w:rsidRDefault="009E79E5" w:rsidP="00A96915">
      <w:pPr>
        <w:spacing w:before="240"/>
        <w:jc w:val="both"/>
        <w:rPr>
          <w:sz w:val="22"/>
          <w:lang w:val="en-US" w:eastAsia="zh-CN"/>
        </w:rPr>
      </w:pPr>
    </w:p>
    <w:p w14:paraId="21F5E6EE" w14:textId="74937909" w:rsidR="00FE7B15" w:rsidRPr="00E24850" w:rsidRDefault="003C4ABE" w:rsidP="00E24850">
      <w:pPr>
        <w:pStyle w:val="2"/>
      </w:pPr>
      <w:r w:rsidRPr="00E24850">
        <w:lastRenderedPageBreak/>
        <w:t>5</w:t>
      </w:r>
      <w:r w:rsidR="00FE7B15" w:rsidRPr="00E24850">
        <w:t>.</w:t>
      </w:r>
      <w:r w:rsidRPr="00E24850">
        <w:t>2</w:t>
      </w:r>
      <w:r w:rsidR="00FE7B15" w:rsidRPr="00E24850">
        <w:t xml:space="preserve"> Performance monitoring</w:t>
      </w:r>
    </w:p>
    <w:p w14:paraId="0BE62BA7" w14:textId="6A4CAE82" w:rsidR="00060A50" w:rsidRPr="00FD4DD6" w:rsidRDefault="00060A50" w:rsidP="00060A50">
      <w:pPr>
        <w:spacing w:before="240"/>
        <w:jc w:val="both"/>
        <w:rPr>
          <w:sz w:val="22"/>
          <w:lang w:eastAsia="zh-CN"/>
        </w:rPr>
      </w:pPr>
      <w:r w:rsidRPr="00FD4DD6">
        <w:rPr>
          <w:sz w:val="22"/>
          <w:lang w:eastAsia="zh-CN"/>
        </w:rPr>
        <w:t>For NW-side model, the NW-side monitoring should be applied, i.e., the NW-side monitors the performance metric and the NW-side makes decision on the corresponding LCM operations.</w:t>
      </w:r>
    </w:p>
    <w:p w14:paraId="1825503B" w14:textId="77777777" w:rsidR="00060A50" w:rsidRPr="00FD4DD6" w:rsidRDefault="00060A50" w:rsidP="00060A50">
      <w:pPr>
        <w:spacing w:before="240"/>
        <w:jc w:val="both"/>
        <w:rPr>
          <w:sz w:val="22"/>
          <w:lang w:eastAsia="zh-CN"/>
        </w:rPr>
      </w:pPr>
      <w:r w:rsidRPr="00FD4DD6">
        <w:rPr>
          <w:sz w:val="22"/>
          <w:lang w:eastAsia="zh-CN"/>
        </w:rPr>
        <w:t>Regarding the performance metric, the beam prediction accuracy and the L1-RSRP difference could be considered. With beam prediction accuracy, it means that all the Set A reference signals should be transmitted to the UE in order to obtain the ground truth data. Considering the large number of reference signals in Set A, it means a lot of reference signal overhead. Therefore, L1-RSRP difference is preferred as the performance metric for NW-side monitoring.</w:t>
      </w:r>
    </w:p>
    <w:p w14:paraId="6A83A180" w14:textId="1D4722E4" w:rsidR="00060A50" w:rsidRPr="00036ACE" w:rsidRDefault="00060A50" w:rsidP="00060A50">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33</w:t>
      </w:r>
      <w:r w:rsidRPr="00036ACE">
        <w:rPr>
          <w:b/>
          <w:i/>
          <w:sz w:val="22"/>
          <w:szCs w:val="22"/>
        </w:rPr>
        <w:t>:</w:t>
      </w:r>
    </w:p>
    <w:p w14:paraId="56D7A2EF" w14:textId="57E30B9D"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29929932" w14:textId="77777777" w:rsidR="00060A50" w:rsidRDefault="00060A50" w:rsidP="00060A50">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780BDBFE" w14:textId="77777777" w:rsidR="00060A50" w:rsidRPr="00FD4DD6" w:rsidRDefault="00060A50" w:rsidP="00060A50">
      <w:pPr>
        <w:spacing w:before="240"/>
        <w:jc w:val="both"/>
        <w:rPr>
          <w:sz w:val="22"/>
          <w:lang w:eastAsia="zh-CN"/>
        </w:rPr>
      </w:pPr>
    </w:p>
    <w:p w14:paraId="7A038E64" w14:textId="77777777" w:rsidR="00060A50" w:rsidRPr="00FD4DD6" w:rsidRDefault="00060A50" w:rsidP="00060A50">
      <w:pPr>
        <w:spacing w:before="240"/>
        <w:jc w:val="both"/>
        <w:rPr>
          <w:sz w:val="22"/>
          <w:lang w:eastAsia="zh-CN"/>
        </w:rPr>
      </w:pPr>
      <w:r w:rsidRPr="00FD4DD6">
        <w:rPr>
          <w:sz w:val="22"/>
          <w:lang w:eastAsia="zh-CN"/>
        </w:rPr>
        <w:t>In order to calculate the performance metric, the gNB should configure reference signals to the UE for the monitoring. For example, some reference signals should be measured, and the measured results are used as the input to the AI/ML functionality/model. These reference signals could be the same as the reference signals in Set B.</w:t>
      </w:r>
    </w:p>
    <w:p w14:paraId="757A7A8D" w14:textId="77777777" w:rsidR="00060A50" w:rsidRPr="00FD4DD6" w:rsidRDefault="00060A50" w:rsidP="00060A50">
      <w:pPr>
        <w:spacing w:before="240"/>
        <w:jc w:val="both"/>
        <w:rPr>
          <w:sz w:val="22"/>
          <w:lang w:eastAsia="zh-CN"/>
        </w:rPr>
      </w:pPr>
      <w:r w:rsidRPr="00FD4DD6">
        <w:rPr>
          <w:sz w:val="22"/>
          <w:lang w:eastAsia="zh-CN"/>
        </w:rPr>
        <w:t>Some other reference signals should also be measured, and the measured results are used as ground truth data for the gNB to check the AI/ML functionality/model performance, i.e., the measured results could be compared with the predicted results. These reference signals could be the same as Set A or could be a subset of Set A.</w:t>
      </w:r>
    </w:p>
    <w:p w14:paraId="76BC6689" w14:textId="77777777" w:rsidR="00060A50" w:rsidRPr="00FD4DD6" w:rsidRDefault="00060A50" w:rsidP="00060A50">
      <w:pPr>
        <w:spacing w:before="240"/>
        <w:jc w:val="both"/>
        <w:rPr>
          <w:sz w:val="22"/>
          <w:lang w:eastAsia="zh-CN"/>
        </w:rPr>
      </w:pPr>
      <w:r w:rsidRPr="00FD4DD6">
        <w:rPr>
          <w:sz w:val="22"/>
          <w:lang w:eastAsia="zh-CN"/>
        </w:rPr>
        <w:t>However, when reporting the ground truth data, the quantization of L1-RSRP should be further discussed. The existing quantization (2dB step size for differential L1-RSRP) may be too large. The high-resolution quantization and non-differential RSRP could be considered for ground truth data for performance monitoring.</w:t>
      </w:r>
    </w:p>
    <w:p w14:paraId="34B68497" w14:textId="13958EC4" w:rsidR="00060A50" w:rsidRPr="00FD4DD6" w:rsidRDefault="00060A50" w:rsidP="00060A50">
      <w:pPr>
        <w:spacing w:before="120" w:after="0"/>
        <w:jc w:val="both"/>
        <w:rPr>
          <w:b/>
          <w:i/>
          <w:sz w:val="22"/>
          <w:szCs w:val="22"/>
        </w:rPr>
      </w:pPr>
      <w:r w:rsidRPr="00FD4DD6">
        <w:rPr>
          <w:b/>
          <w:i/>
          <w:sz w:val="22"/>
          <w:szCs w:val="22"/>
        </w:rPr>
        <w:t xml:space="preserve">Proposal </w:t>
      </w:r>
      <w:r w:rsidR="00856359">
        <w:rPr>
          <w:b/>
          <w:i/>
          <w:sz w:val="22"/>
          <w:szCs w:val="22"/>
        </w:rPr>
        <w:t>34</w:t>
      </w:r>
      <w:r w:rsidRPr="00FD4DD6">
        <w:rPr>
          <w:b/>
          <w:i/>
          <w:sz w:val="22"/>
          <w:szCs w:val="22"/>
        </w:rPr>
        <w:t>:</w:t>
      </w:r>
    </w:p>
    <w:p w14:paraId="59096135" w14:textId="3C416C50" w:rsidR="00060A50" w:rsidRDefault="00060A50" w:rsidP="00060A5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0D7192BE" w14:textId="77777777" w:rsidR="00016195" w:rsidRDefault="00016195" w:rsidP="00A96915">
      <w:pPr>
        <w:spacing w:before="120" w:after="0"/>
        <w:jc w:val="both"/>
        <w:rPr>
          <w:sz w:val="22"/>
          <w:szCs w:val="22"/>
          <w:lang w:val="en-US"/>
        </w:rPr>
      </w:pPr>
    </w:p>
    <w:p w14:paraId="0898D2CD" w14:textId="4DDCE97B" w:rsidR="00EB7C54" w:rsidRPr="00EB7C54" w:rsidRDefault="000F3E41" w:rsidP="00EB7C54">
      <w:pPr>
        <w:pStyle w:val="1"/>
        <w:numPr>
          <w:ilvl w:val="0"/>
          <w:numId w:val="5"/>
        </w:numPr>
      </w:pPr>
      <w:r>
        <w:t>C</w:t>
      </w:r>
      <w:r w:rsidR="00244340">
        <w:t>onsistency</w:t>
      </w:r>
      <w:r>
        <w:t xml:space="preserve"> between training and inference</w:t>
      </w:r>
    </w:p>
    <w:p w14:paraId="11DB8201" w14:textId="77777777" w:rsidR="007B59BE" w:rsidRPr="00352C30" w:rsidRDefault="005332EB" w:rsidP="00352C30">
      <w:pPr>
        <w:spacing w:before="240"/>
        <w:jc w:val="both"/>
        <w:rPr>
          <w:sz w:val="22"/>
          <w:lang w:eastAsia="zh-CN"/>
        </w:rPr>
      </w:pPr>
      <w:r w:rsidRPr="00352C30">
        <w:rPr>
          <w:sz w:val="22"/>
          <w:lang w:eastAsia="zh-CN"/>
        </w:rPr>
        <w:t>In RAN1 #1</w:t>
      </w:r>
      <w:r w:rsidR="007B59BE" w:rsidRPr="00352C30">
        <w:rPr>
          <w:sz w:val="22"/>
          <w:lang w:eastAsia="zh-CN"/>
        </w:rPr>
        <w:t>18</w:t>
      </w:r>
      <w:r w:rsidRPr="00352C30">
        <w:rPr>
          <w:sz w:val="22"/>
          <w:lang w:eastAsia="zh-CN"/>
        </w:rPr>
        <w:t xml:space="preserve"> meeting, </w:t>
      </w:r>
      <w:r w:rsidR="007B59BE" w:rsidRPr="00352C30">
        <w:rPr>
          <w:sz w:val="22"/>
          <w:lang w:eastAsia="zh-CN"/>
        </w:rPr>
        <w:t>associated ID was agreed to address the consistency between training and inference. With the same associated ID value, the UE could assume the similar properties of DL Tx beam.</w:t>
      </w:r>
    </w:p>
    <w:p w14:paraId="02681960" w14:textId="205B1250" w:rsidR="005332EB" w:rsidRPr="00352C30" w:rsidRDefault="007B59BE" w:rsidP="00352C30">
      <w:pPr>
        <w:spacing w:before="240"/>
        <w:jc w:val="both"/>
        <w:rPr>
          <w:sz w:val="22"/>
          <w:lang w:eastAsia="zh-CN"/>
        </w:rPr>
      </w:pPr>
      <w:r w:rsidRPr="00352C30">
        <w:rPr>
          <w:sz w:val="22"/>
          <w:lang w:eastAsia="zh-CN"/>
        </w:rPr>
        <w:t>Meanwhile, in other agenda, there was agreement that the associated ID is applied at least at per-cell level, as shown below.</w:t>
      </w: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4460FDBC" w14:textId="77777777" w:rsidR="007B59BE" w:rsidRPr="007B59BE" w:rsidRDefault="007B59BE" w:rsidP="007B59BE">
            <w:pPr>
              <w:overflowPunct/>
              <w:autoSpaceDE/>
              <w:autoSpaceDN/>
              <w:adjustRightInd/>
              <w:spacing w:after="0"/>
              <w:textAlignment w:val="auto"/>
              <w:rPr>
                <w:rFonts w:eastAsia="Batang"/>
                <w:iCs/>
                <w:sz w:val="22"/>
                <w:szCs w:val="22"/>
                <w:highlight w:val="green"/>
                <w:lang w:eastAsia="x-none"/>
              </w:rPr>
            </w:pPr>
            <w:r w:rsidRPr="007B59BE">
              <w:rPr>
                <w:rFonts w:eastAsia="Batang"/>
                <w:iCs/>
                <w:sz w:val="22"/>
                <w:szCs w:val="22"/>
                <w:highlight w:val="green"/>
                <w:lang w:eastAsia="x-none"/>
              </w:rPr>
              <w:t>Agreement</w:t>
            </w:r>
          </w:p>
          <w:p w14:paraId="57F2DE47" w14:textId="77777777" w:rsidR="007B59BE" w:rsidRPr="007B59BE" w:rsidRDefault="007B59BE" w:rsidP="007B59BE">
            <w:pPr>
              <w:overflowPunct/>
              <w:autoSpaceDE/>
              <w:autoSpaceDN/>
              <w:adjustRightInd/>
              <w:spacing w:after="0"/>
              <w:textAlignment w:val="auto"/>
              <w:rPr>
                <w:rFonts w:eastAsia="DengXian"/>
                <w:iCs/>
                <w:sz w:val="22"/>
                <w:szCs w:val="22"/>
                <w:lang w:eastAsia="zh-CN"/>
              </w:rPr>
            </w:pPr>
            <w:r w:rsidRPr="007B59BE">
              <w:rPr>
                <w:rFonts w:eastAsia="DengXian"/>
                <w:iCs/>
                <w:sz w:val="22"/>
                <w:szCs w:val="22"/>
                <w:lang w:eastAsia="zh-CN"/>
              </w:rPr>
              <w:t>Confirm the following Working assumption.</w:t>
            </w:r>
          </w:p>
          <w:p w14:paraId="1B46207D" w14:textId="77777777" w:rsidR="007B59BE" w:rsidRPr="007B59BE" w:rsidRDefault="007B59BE" w:rsidP="007B59BE">
            <w:pPr>
              <w:overflowPunct/>
              <w:autoSpaceDE/>
              <w:autoSpaceDN/>
              <w:adjustRightInd/>
              <w:spacing w:after="0"/>
              <w:textAlignment w:val="auto"/>
              <w:rPr>
                <w:rFonts w:eastAsia="DengXian"/>
                <w:iCs/>
                <w:sz w:val="22"/>
                <w:szCs w:val="22"/>
                <w:highlight w:val="darkYellow"/>
                <w:lang w:eastAsia="zh-CN"/>
              </w:rPr>
            </w:pPr>
            <w:r w:rsidRPr="007B59BE">
              <w:rPr>
                <w:rFonts w:eastAsia="DengXian"/>
                <w:iCs/>
                <w:sz w:val="22"/>
                <w:szCs w:val="22"/>
                <w:highlight w:val="darkYellow"/>
                <w:lang w:eastAsia="zh-CN"/>
              </w:rPr>
              <w:t>Working Assumption</w:t>
            </w:r>
          </w:p>
          <w:p w14:paraId="6C5914F4" w14:textId="77777777" w:rsidR="007B59BE" w:rsidRPr="007B59BE" w:rsidRDefault="007B59BE" w:rsidP="007B59BE">
            <w:pPr>
              <w:overflowPunct/>
              <w:autoSpaceDE/>
              <w:autoSpaceDN/>
              <w:adjustRightInd/>
              <w:spacing w:after="0"/>
              <w:textAlignment w:val="auto"/>
              <w:rPr>
                <w:rFonts w:eastAsia="Batang"/>
                <w:iCs/>
                <w:sz w:val="22"/>
                <w:szCs w:val="22"/>
                <w:lang w:eastAsia="x-none"/>
              </w:rPr>
            </w:pPr>
            <w:r w:rsidRPr="007B59BE">
              <w:rPr>
                <w:rFonts w:eastAsia="Batang"/>
                <w:iCs/>
                <w:sz w:val="22"/>
                <w:szCs w:val="22"/>
                <w:lang w:eastAsia="x-none"/>
              </w:rPr>
              <w:lastRenderedPageBreak/>
              <w:t>Regarding the associated ID for Rel-19, the UE assum</w:t>
            </w:r>
            <w:r w:rsidRPr="007B59BE">
              <w:rPr>
                <w:rFonts w:eastAsia="DengXian"/>
                <w:iCs/>
                <w:sz w:val="22"/>
                <w:szCs w:val="22"/>
                <w:lang w:eastAsia="zh-CN"/>
              </w:rPr>
              <w:t xml:space="preserve">es that </w:t>
            </w:r>
            <w:r w:rsidRPr="007B59BE">
              <w:rPr>
                <w:rFonts w:eastAsia="Batang"/>
                <w:iCs/>
                <w:sz w:val="22"/>
                <w:szCs w:val="22"/>
                <w:lang w:eastAsia="x-none"/>
              </w:rPr>
              <w:t>NW-side additional condition</w:t>
            </w:r>
            <w:r w:rsidRPr="007B59BE">
              <w:rPr>
                <w:rFonts w:eastAsia="DengXian"/>
                <w:iCs/>
                <w:sz w:val="22"/>
                <w:szCs w:val="22"/>
                <w:lang w:eastAsia="zh-CN"/>
              </w:rPr>
              <w:t>s</w:t>
            </w:r>
            <w:r w:rsidRPr="007B59BE">
              <w:rPr>
                <w:rFonts w:eastAsia="Batang"/>
                <w:iCs/>
                <w:sz w:val="22"/>
                <w:szCs w:val="22"/>
                <w:lang w:eastAsia="x-none"/>
              </w:rPr>
              <w:t xml:space="preserve"> with the same associated ID </w:t>
            </w:r>
            <w:r w:rsidRPr="007B59BE">
              <w:rPr>
                <w:rFonts w:eastAsia="DengXian"/>
                <w:iCs/>
                <w:sz w:val="22"/>
                <w:szCs w:val="22"/>
                <w:lang w:eastAsia="zh-CN"/>
              </w:rPr>
              <w:t>are</w:t>
            </w:r>
            <w:r w:rsidRPr="007B59BE">
              <w:rPr>
                <w:rFonts w:eastAsia="Batang"/>
                <w:iCs/>
                <w:sz w:val="22"/>
                <w:szCs w:val="22"/>
                <w:lang w:eastAsia="x-none"/>
              </w:rPr>
              <w:t xml:space="preserve"> </w:t>
            </w:r>
            <w:r w:rsidRPr="007B59BE">
              <w:rPr>
                <w:rFonts w:eastAsia="DengXian"/>
                <w:iCs/>
                <w:sz w:val="22"/>
                <w:szCs w:val="22"/>
                <w:lang w:eastAsia="zh-CN"/>
              </w:rPr>
              <w:t xml:space="preserve">consistent </w:t>
            </w:r>
            <w:r w:rsidRPr="007B59BE">
              <w:rPr>
                <w:rFonts w:eastAsia="Batang"/>
                <w:iCs/>
                <w:sz w:val="22"/>
                <w:szCs w:val="22"/>
                <w:lang w:eastAsia="x-none"/>
              </w:rPr>
              <w:t xml:space="preserve">at least within a cell  </w:t>
            </w:r>
          </w:p>
          <w:p w14:paraId="662C75D5" w14:textId="0DCB0E2A" w:rsidR="005332EB" w:rsidRPr="005332EB" w:rsidRDefault="007B59BE" w:rsidP="007B59BE">
            <w:pPr>
              <w:numPr>
                <w:ilvl w:val="0"/>
                <w:numId w:val="118"/>
              </w:numPr>
              <w:overflowPunct/>
              <w:autoSpaceDE/>
              <w:autoSpaceDN/>
              <w:adjustRightInd/>
              <w:spacing w:after="0" w:line="300" w:lineRule="auto"/>
              <w:contextualSpacing/>
              <w:textAlignment w:val="auto"/>
              <w:rPr>
                <w:rFonts w:ascii="Times" w:eastAsia="Batang" w:hAnsi="Times"/>
                <w:szCs w:val="24"/>
                <w:lang w:eastAsia="x-none"/>
              </w:rPr>
            </w:pPr>
            <w:r w:rsidRPr="007B59BE">
              <w:rPr>
                <w:rFonts w:eastAsia="Batang"/>
                <w:iCs/>
                <w:sz w:val="22"/>
                <w:szCs w:val="22"/>
                <w:lang w:eastAsia="x-none"/>
              </w:rPr>
              <w:t>FFS: whether/how UE assumption can be applicable for multiple cells (including the feasibility study)</w:t>
            </w:r>
          </w:p>
        </w:tc>
      </w:tr>
    </w:tbl>
    <w:p w14:paraId="309CBF71" w14:textId="37C428E1" w:rsidR="007B59BE" w:rsidRPr="00352C30" w:rsidRDefault="007B59BE" w:rsidP="00352C30">
      <w:pPr>
        <w:spacing w:before="240"/>
        <w:jc w:val="both"/>
        <w:rPr>
          <w:sz w:val="22"/>
          <w:lang w:eastAsia="zh-CN"/>
        </w:rPr>
      </w:pPr>
      <w:r w:rsidRPr="00352C30">
        <w:rPr>
          <w:sz w:val="22"/>
          <w:lang w:eastAsia="zh-CN"/>
        </w:rPr>
        <w:lastRenderedPageBreak/>
        <w:t>Considering that there are huge number of cells in the real deployment, if associated ID is applied only at cell level, then it means the UE needs to memorize huge amount of beam settings of all the cells, which means a lot of burden to the UE side and is not feasible.</w:t>
      </w:r>
    </w:p>
    <w:p w14:paraId="5641BE65" w14:textId="39B8D2AD" w:rsidR="007B59BE" w:rsidRPr="00352C30" w:rsidRDefault="007B59BE" w:rsidP="00352C30">
      <w:pPr>
        <w:spacing w:before="240"/>
        <w:jc w:val="both"/>
        <w:rPr>
          <w:sz w:val="22"/>
          <w:lang w:eastAsia="zh-CN"/>
        </w:rPr>
      </w:pPr>
      <w:r w:rsidRPr="00352C30">
        <w:rPr>
          <w:sz w:val="22"/>
          <w:lang w:eastAsia="zh-CN"/>
        </w:rPr>
        <w:t>Therefore, how to apply the associated ID across different cells should be further discussed.</w:t>
      </w:r>
    </w:p>
    <w:p w14:paraId="47704AE4" w14:textId="3A4B9FA8"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856359">
        <w:rPr>
          <w:b/>
          <w:i/>
          <w:sz w:val="22"/>
          <w:szCs w:val="22"/>
        </w:rPr>
        <w:t>35</w:t>
      </w:r>
      <w:r w:rsidRPr="00036ACE">
        <w:rPr>
          <w:b/>
          <w:i/>
          <w:sz w:val="22"/>
          <w:szCs w:val="22"/>
        </w:rPr>
        <w:t>:</w:t>
      </w:r>
    </w:p>
    <w:p w14:paraId="2FA6B58B" w14:textId="2BC89984" w:rsidR="005332EB" w:rsidRPr="00AA6609" w:rsidRDefault="007B59BE"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 xml:space="preserve">RAN1 to further discuss </w:t>
      </w:r>
      <w:r w:rsidR="00CE7447">
        <w:rPr>
          <w:rFonts w:ascii="Times New Roman" w:eastAsiaTheme="minorEastAsia" w:hAnsi="Times New Roman"/>
          <w:i/>
          <w:lang w:eastAsia="zh-CN"/>
        </w:rPr>
        <w:t>whether/</w:t>
      </w:r>
      <w:r>
        <w:rPr>
          <w:rFonts w:ascii="Times New Roman" w:eastAsiaTheme="minorEastAsia" w:hAnsi="Times New Roman"/>
          <w:i/>
          <w:lang w:eastAsia="zh-CN"/>
        </w:rPr>
        <w:t>how to apply associated ID across different cells</w:t>
      </w:r>
      <w:r w:rsidR="005332EB" w:rsidRPr="00AA6609">
        <w:rPr>
          <w:rFonts w:ascii="Times New Roman" w:hAnsi="Times New Roman"/>
          <w:i/>
        </w:rPr>
        <w:t>.</w:t>
      </w:r>
    </w:p>
    <w:p w14:paraId="09861FE9" w14:textId="77777777" w:rsidR="005332EB" w:rsidRDefault="005332EB"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09631ECB"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69A21554" w14:textId="77777777" w:rsidR="001645EC" w:rsidRDefault="001645EC" w:rsidP="007F1B19">
      <w:pPr>
        <w:spacing w:before="120" w:after="0"/>
        <w:jc w:val="both"/>
        <w:rPr>
          <w:sz w:val="22"/>
          <w:szCs w:val="22"/>
        </w:rPr>
      </w:pPr>
    </w:p>
    <w:p w14:paraId="6CE7A8A2" w14:textId="21192EA7" w:rsidR="00604011" w:rsidRPr="002D09A2" w:rsidRDefault="00604011" w:rsidP="00604011">
      <w:pPr>
        <w:spacing w:before="120" w:after="0"/>
        <w:jc w:val="both"/>
        <w:rPr>
          <w:b/>
          <w:bCs/>
          <w:i/>
          <w:iCs/>
          <w:sz w:val="22"/>
          <w:szCs w:val="22"/>
          <w:u w:val="single"/>
        </w:rPr>
      </w:pPr>
      <w:r>
        <w:rPr>
          <w:b/>
          <w:bCs/>
          <w:i/>
          <w:iCs/>
          <w:sz w:val="22"/>
          <w:szCs w:val="22"/>
          <w:u w:val="single"/>
        </w:rPr>
        <w:t>RAN2 LS related</w:t>
      </w:r>
    </w:p>
    <w:p w14:paraId="1E1CA165"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4B685D5B"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Regarding how to report the applicable functionality, support Option-3, i.e.,</w:t>
      </w:r>
    </w:p>
    <w:p w14:paraId="7DD258B3" w14:textId="77777777" w:rsidR="00CE08FF" w:rsidRDefault="00CE08FF" w:rsidP="00CE08FF">
      <w:pPr>
        <w:pStyle w:val="aff0"/>
        <w:numPr>
          <w:ilvl w:val="1"/>
          <w:numId w:val="9"/>
        </w:numPr>
        <w:spacing w:before="120"/>
        <w:jc w:val="both"/>
        <w:rPr>
          <w:rFonts w:ascii="Times New Roman" w:hAnsi="Times New Roman"/>
          <w:i/>
        </w:rPr>
      </w:pPr>
      <w:r w:rsidRPr="007F63F5">
        <w:rPr>
          <w:rFonts w:ascii="Times New Roman" w:hAnsi="Times New Roman"/>
          <w:i/>
        </w:rPr>
        <w:t>In Step 3, UE is allowed to do UAI reporting via OtherConfig</w:t>
      </w:r>
      <w:r>
        <w:rPr>
          <w:rFonts w:ascii="Times New Roman" w:hAnsi="Times New Roman"/>
          <w:i/>
        </w:rPr>
        <w:t xml:space="preserve"> and t</w:t>
      </w:r>
      <w:r w:rsidRPr="007F63F5">
        <w:rPr>
          <w:rFonts w:ascii="Times New Roman" w:hAnsi="Times New Roman"/>
          <w:i/>
        </w:rPr>
        <w:t>he associated ID(s) may be provided to UE</w:t>
      </w:r>
    </w:p>
    <w:p w14:paraId="09A1D9C5" w14:textId="77777777" w:rsidR="00CE08FF" w:rsidRDefault="00CE08FF" w:rsidP="00CE08FF">
      <w:pPr>
        <w:pStyle w:val="aff0"/>
        <w:numPr>
          <w:ilvl w:val="1"/>
          <w:numId w:val="9"/>
        </w:numPr>
        <w:spacing w:before="120"/>
        <w:jc w:val="both"/>
        <w:rPr>
          <w:rFonts w:ascii="Times New Roman" w:hAnsi="Times New Roman"/>
          <w:i/>
        </w:rPr>
      </w:pPr>
      <w:r>
        <w:rPr>
          <w:rFonts w:ascii="Times New Roman" w:hAnsi="Times New Roman"/>
          <w:i/>
        </w:rPr>
        <w:t xml:space="preserve">In Step 4, </w:t>
      </w:r>
      <w:r w:rsidRPr="007F63F5">
        <w:rPr>
          <w:rFonts w:ascii="Times New Roman" w:hAnsi="Times New Roman"/>
          <w:i/>
        </w:rPr>
        <w:t>UE reports the applicable one or multiple sets of inference related parameters by UAI</w:t>
      </w:r>
    </w:p>
    <w:p w14:paraId="212C0F18" w14:textId="77777777" w:rsidR="00CE08FF" w:rsidRDefault="00CE08FF" w:rsidP="00CE08FF">
      <w:pPr>
        <w:pStyle w:val="aff0"/>
        <w:numPr>
          <w:ilvl w:val="1"/>
          <w:numId w:val="9"/>
        </w:numPr>
        <w:spacing w:before="120"/>
        <w:jc w:val="both"/>
        <w:rPr>
          <w:rFonts w:ascii="Times New Roman" w:hAnsi="Times New Roman"/>
          <w:i/>
        </w:rPr>
      </w:pPr>
      <w:r>
        <w:rPr>
          <w:rFonts w:ascii="Times New Roman" w:hAnsi="Times New Roman"/>
          <w:i/>
        </w:rPr>
        <w:t xml:space="preserve">In Step 5, </w:t>
      </w:r>
      <w:r w:rsidRPr="007F63F5">
        <w:rPr>
          <w:rFonts w:ascii="Times New Roman" w:hAnsi="Times New Roman"/>
          <w:i/>
        </w:rPr>
        <w:t>NW configures configuration(s) for CSI report for inference</w:t>
      </w:r>
    </w:p>
    <w:p w14:paraId="1A9DF9D9"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3986B1E1"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The following answer to Q3 is suggested:</w:t>
      </w:r>
    </w:p>
    <w:p w14:paraId="7F62D97B" w14:textId="77777777" w:rsidR="00CE08FF" w:rsidRDefault="00CE08FF" w:rsidP="00CE08FF">
      <w:pPr>
        <w:pStyle w:val="aff0"/>
        <w:numPr>
          <w:ilvl w:val="1"/>
          <w:numId w:val="9"/>
        </w:numPr>
        <w:spacing w:before="120"/>
        <w:jc w:val="both"/>
        <w:rPr>
          <w:rFonts w:ascii="Times New Roman" w:hAnsi="Times New Roman"/>
          <w:i/>
        </w:rPr>
      </w:pPr>
      <w:r>
        <w:rPr>
          <w:rFonts w:ascii="Times New Roman" w:hAnsi="Times New Roman"/>
          <w:i/>
        </w:rPr>
        <w:t xml:space="preserve">RAN1 needs to further discuss whether NW-side additional condition is functionality specific. RAN1 has agreed to support associated ID and with the same associated ID, </w:t>
      </w:r>
      <w:r w:rsidRPr="003D5D8F">
        <w:rPr>
          <w:rFonts w:ascii="Times New Roman" w:hAnsi="Times New Roman"/>
          <w:i/>
        </w:rPr>
        <w:t>UE may assume similar properties of DL Tx beam</w:t>
      </w:r>
      <w:r>
        <w:rPr>
          <w:rFonts w:ascii="Times New Roman" w:hAnsi="Times New Roman"/>
          <w:i/>
        </w:rPr>
        <w:t>.</w:t>
      </w:r>
    </w:p>
    <w:p w14:paraId="14BBA672"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7DED3037"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Regarding Q4</w:t>
      </w:r>
      <w:r w:rsidRPr="00A43FA7">
        <w:rPr>
          <w:rFonts w:ascii="Times New Roman" w:hAnsi="Times New Roman"/>
          <w:i/>
        </w:rPr>
        <w:t>(including Q4-1 to Q4-4) to Q6</w:t>
      </w:r>
      <w:r>
        <w:rPr>
          <w:rFonts w:ascii="Times New Roman" w:hAnsi="Times New Roman"/>
          <w:i/>
        </w:rPr>
        <w:t>, the answer would highly depend on which option RAN1 finally selects for UE to report the applicable functionality, i.e., Option-1/Option-2/Option-3. RAN1 should firstly discuss and make decision on which option to be used.</w:t>
      </w:r>
    </w:p>
    <w:p w14:paraId="24C0ADB3"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ED482F3"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The following answer to Q7 is suggested:</w:t>
      </w:r>
    </w:p>
    <w:p w14:paraId="09B04C5E" w14:textId="77777777" w:rsidR="00CE08FF" w:rsidRDefault="00CE08FF" w:rsidP="00CE08FF">
      <w:pPr>
        <w:pStyle w:val="aff0"/>
        <w:numPr>
          <w:ilvl w:val="1"/>
          <w:numId w:val="9"/>
        </w:numPr>
        <w:spacing w:before="120"/>
        <w:jc w:val="both"/>
        <w:rPr>
          <w:rFonts w:ascii="Times New Roman" w:hAnsi="Times New Roman"/>
          <w:i/>
        </w:rPr>
      </w:pPr>
      <w:r w:rsidRPr="004D3EB0">
        <w:rPr>
          <w:rFonts w:ascii="Times New Roman" w:hAnsi="Times New Roman"/>
          <w:i/>
        </w:rPr>
        <w:t xml:space="preserve">If inference configuration is provided in Step 3, the functionality </w:t>
      </w:r>
      <w:r>
        <w:rPr>
          <w:rFonts w:ascii="Times New Roman" w:hAnsi="Times New Roman"/>
          <w:i/>
        </w:rPr>
        <w:t xml:space="preserve">is not </w:t>
      </w:r>
      <w:r w:rsidRPr="004D3EB0">
        <w:rPr>
          <w:rFonts w:ascii="Times New Roman" w:hAnsi="Times New Roman"/>
          <w:i/>
        </w:rPr>
        <w:t xml:space="preserve">immediately </w:t>
      </w:r>
      <w:r>
        <w:rPr>
          <w:rFonts w:ascii="Times New Roman" w:hAnsi="Times New Roman"/>
          <w:i/>
        </w:rPr>
        <w:t xml:space="preserve">activated </w:t>
      </w:r>
      <w:r w:rsidRPr="004D3EB0">
        <w:rPr>
          <w:rFonts w:ascii="Times New Roman" w:hAnsi="Times New Roman"/>
          <w:i/>
        </w:rPr>
        <w:t>upon receiving Step 3</w:t>
      </w:r>
      <w:r>
        <w:rPr>
          <w:rFonts w:ascii="Times New Roman" w:hAnsi="Times New Roman"/>
          <w:i/>
        </w:rPr>
        <w:t>.</w:t>
      </w:r>
    </w:p>
    <w:p w14:paraId="7DBABA2C"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F8534E6"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The following answer to Q8 is suggested:</w:t>
      </w:r>
    </w:p>
    <w:p w14:paraId="344B52C4" w14:textId="77777777" w:rsidR="00CE08FF" w:rsidRDefault="00CE08FF" w:rsidP="00CE08FF">
      <w:pPr>
        <w:pStyle w:val="aff0"/>
        <w:numPr>
          <w:ilvl w:val="1"/>
          <w:numId w:val="9"/>
        </w:numPr>
        <w:spacing w:before="120"/>
        <w:jc w:val="both"/>
        <w:rPr>
          <w:rFonts w:ascii="Times New Roman" w:hAnsi="Times New Roman"/>
          <w:i/>
        </w:rPr>
      </w:pPr>
      <w:r w:rsidRPr="009E74B1">
        <w:rPr>
          <w:rFonts w:ascii="Times New Roman" w:hAnsi="Times New Roman"/>
          <w:i/>
        </w:rPr>
        <w:lastRenderedPageBreak/>
        <w:t xml:space="preserve">If inference configuration is not provided in Step 3, </w:t>
      </w:r>
      <w:r>
        <w:rPr>
          <w:rFonts w:ascii="Times New Roman" w:hAnsi="Times New Roman"/>
          <w:i/>
        </w:rPr>
        <w:t>whether the</w:t>
      </w:r>
      <w:r w:rsidRPr="009E74B1">
        <w:rPr>
          <w:rFonts w:ascii="Times New Roman" w:hAnsi="Times New Roman"/>
          <w:i/>
        </w:rPr>
        <w:t xml:space="preserve"> configuration in Step 5 </w:t>
      </w:r>
      <w:r>
        <w:rPr>
          <w:rFonts w:ascii="Times New Roman" w:hAnsi="Times New Roman"/>
          <w:i/>
        </w:rPr>
        <w:t xml:space="preserve">can </w:t>
      </w:r>
      <w:r w:rsidRPr="009E74B1">
        <w:rPr>
          <w:rFonts w:ascii="Times New Roman" w:hAnsi="Times New Roman"/>
          <w:i/>
        </w:rPr>
        <w:t xml:space="preserve">activate the functionality immediately upon receiving Step </w:t>
      </w:r>
      <w:r>
        <w:rPr>
          <w:rFonts w:ascii="Times New Roman" w:hAnsi="Times New Roman"/>
          <w:i/>
        </w:rPr>
        <w:t>5 depends on the time domain behavior. The periodic inference configuration is activated immediately upon receiving Step 5.</w:t>
      </w:r>
    </w:p>
    <w:p w14:paraId="56BC67F2"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14ECA202"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Regarding Q9, RAN1 to further discuss whether multiple functionalities could be activated.</w:t>
      </w:r>
    </w:p>
    <w:p w14:paraId="2AD11E9E" w14:textId="77777777" w:rsidR="00CE08FF" w:rsidRPr="00036ACE" w:rsidRDefault="00CE08FF" w:rsidP="00CE08FF">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33905F27" w14:textId="77777777" w:rsidR="00CE08FF" w:rsidRDefault="00CE08FF" w:rsidP="00CE08FF">
      <w:pPr>
        <w:pStyle w:val="aff0"/>
        <w:numPr>
          <w:ilvl w:val="0"/>
          <w:numId w:val="9"/>
        </w:numPr>
        <w:spacing w:before="120"/>
        <w:ind w:firstLine="0"/>
        <w:jc w:val="both"/>
        <w:rPr>
          <w:rFonts w:ascii="Times New Roman" w:hAnsi="Times New Roman"/>
          <w:i/>
        </w:rPr>
      </w:pPr>
      <w:r>
        <w:rPr>
          <w:rFonts w:ascii="Times New Roman" w:hAnsi="Times New Roman"/>
          <w:i/>
        </w:rPr>
        <w:t>The following answer to Q10 is suggested:</w:t>
      </w:r>
    </w:p>
    <w:p w14:paraId="449F2725" w14:textId="77777777" w:rsidR="00CE08FF" w:rsidRDefault="00CE08FF" w:rsidP="00CE08FF">
      <w:pPr>
        <w:pStyle w:val="aff0"/>
        <w:numPr>
          <w:ilvl w:val="1"/>
          <w:numId w:val="9"/>
        </w:numPr>
        <w:spacing w:before="120"/>
        <w:jc w:val="both"/>
        <w:rPr>
          <w:rFonts w:ascii="Times New Roman" w:hAnsi="Times New Roman"/>
          <w:i/>
        </w:rPr>
      </w:pPr>
      <w:r>
        <w:rPr>
          <w:rFonts w:ascii="Times New Roman" w:hAnsi="Times New Roman"/>
          <w:i/>
        </w:rPr>
        <w:t>Yes, L1/L2 signaling for functionality activation/deactivation is needed.</w:t>
      </w:r>
    </w:p>
    <w:p w14:paraId="4A71055D" w14:textId="77777777" w:rsidR="00604011" w:rsidRDefault="00604011" w:rsidP="007F1B19">
      <w:pPr>
        <w:spacing w:before="120" w:after="0"/>
        <w:jc w:val="both"/>
        <w:rPr>
          <w:sz w:val="22"/>
          <w:szCs w:val="22"/>
        </w:rPr>
      </w:pPr>
    </w:p>
    <w:p w14:paraId="02D69AE7" w14:textId="77777777" w:rsidR="002D09A2" w:rsidRPr="002D09A2" w:rsidRDefault="002D09A2" w:rsidP="002D09A2">
      <w:pPr>
        <w:spacing w:before="120" w:after="0"/>
        <w:jc w:val="both"/>
        <w:rPr>
          <w:b/>
          <w:bCs/>
          <w:i/>
          <w:iCs/>
          <w:sz w:val="22"/>
          <w:szCs w:val="22"/>
          <w:u w:val="single"/>
        </w:rPr>
      </w:pPr>
      <w:r w:rsidRPr="002D09A2">
        <w:rPr>
          <w:b/>
          <w:bCs/>
          <w:i/>
          <w:iCs/>
          <w:sz w:val="22"/>
          <w:szCs w:val="22"/>
          <w:u w:val="single"/>
        </w:rPr>
        <w:t>Training data collection</w:t>
      </w:r>
    </w:p>
    <w:p w14:paraId="0FD2DC49"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27598ECC"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31C7FD61" w14:textId="77777777" w:rsidR="00B52AE3" w:rsidRDefault="00B52AE3" w:rsidP="00B52AE3">
      <w:pPr>
        <w:pStyle w:val="aff0"/>
        <w:numPr>
          <w:ilvl w:val="1"/>
          <w:numId w:val="9"/>
        </w:numPr>
        <w:spacing w:before="120"/>
        <w:jc w:val="both"/>
        <w:rPr>
          <w:rFonts w:ascii="Times New Roman" w:hAnsi="Times New Roman"/>
          <w:i/>
        </w:rPr>
      </w:pPr>
      <w:r>
        <w:rPr>
          <w:rFonts w:ascii="Times New Roman" w:hAnsi="Times New Roman"/>
          <w:i/>
        </w:rPr>
        <w:t>Reference signal ID</w:t>
      </w:r>
    </w:p>
    <w:p w14:paraId="605040D6" w14:textId="77777777" w:rsidR="00B52AE3" w:rsidRDefault="00B52AE3" w:rsidP="00B52AE3">
      <w:pPr>
        <w:pStyle w:val="aff0"/>
        <w:numPr>
          <w:ilvl w:val="1"/>
          <w:numId w:val="9"/>
        </w:numPr>
        <w:spacing w:before="120"/>
        <w:jc w:val="both"/>
        <w:rPr>
          <w:rFonts w:ascii="Times New Roman" w:hAnsi="Times New Roman"/>
          <w:i/>
        </w:rPr>
      </w:pPr>
      <w:r>
        <w:rPr>
          <w:rFonts w:ascii="Times New Roman" w:hAnsi="Times New Roman"/>
          <w:i/>
        </w:rPr>
        <w:t>Beam quality, e.g., L1-RSRP</w:t>
      </w:r>
    </w:p>
    <w:p w14:paraId="01D44057"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46B500FA"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28F35994"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1AC05CAF"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p>
    <w:p w14:paraId="60B057D9"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68271B76"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6759349D"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644460D2"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2E4346CF"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one resource set, i.e., Set A is configured.</w:t>
      </w:r>
    </w:p>
    <w:p w14:paraId="660049F7"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two resource sets should be configured, one resource set for Set A and the other resource set for Set B.</w:t>
      </w:r>
    </w:p>
    <w:p w14:paraId="34226F9C"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28207636"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52A1E819"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2851F645"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3C34586A"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3F30AE47"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lastRenderedPageBreak/>
        <w:t>Regarding training data collection, the same UE Rx beam should be applied to the measurements on the reference signals for model input data (Set B) and the measurements on the reference signals for ground truth data (Set A).</w:t>
      </w:r>
    </w:p>
    <w:p w14:paraId="653BE8EA" w14:textId="77777777" w:rsidR="00B52AE3" w:rsidRPr="00036ACE" w:rsidRDefault="00B52AE3" w:rsidP="00B52AE3">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46633578" w14:textId="77777777" w:rsidR="00B52AE3" w:rsidRDefault="00B52AE3" w:rsidP="00B52AE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29557379" w14:textId="77777777" w:rsidR="00604011" w:rsidRDefault="00604011" w:rsidP="007F1B19">
      <w:pPr>
        <w:spacing w:before="120" w:after="0"/>
        <w:jc w:val="both"/>
        <w:rPr>
          <w:sz w:val="22"/>
          <w:szCs w:val="22"/>
          <w:lang w:val="en-US"/>
        </w:rPr>
      </w:pPr>
    </w:p>
    <w:p w14:paraId="51CA68B8" w14:textId="6965C694" w:rsidR="002D09A2" w:rsidRPr="002D09A2" w:rsidRDefault="002D09A2" w:rsidP="002D09A2">
      <w:pPr>
        <w:spacing w:before="120" w:after="0"/>
        <w:jc w:val="both"/>
        <w:rPr>
          <w:b/>
          <w:bCs/>
          <w:i/>
          <w:iCs/>
          <w:sz w:val="22"/>
          <w:szCs w:val="22"/>
          <w:u w:val="single"/>
        </w:rPr>
      </w:pPr>
      <w:r>
        <w:rPr>
          <w:b/>
          <w:bCs/>
          <w:i/>
          <w:iCs/>
          <w:sz w:val="22"/>
          <w:szCs w:val="22"/>
          <w:u w:val="single"/>
        </w:rPr>
        <w:t>UE side model: inference</w:t>
      </w:r>
      <w:r w:rsidR="00604011">
        <w:rPr>
          <w:b/>
          <w:bCs/>
          <w:i/>
          <w:iCs/>
          <w:sz w:val="22"/>
          <w:szCs w:val="22"/>
          <w:u w:val="single"/>
        </w:rPr>
        <w:t xml:space="preserve"> (BM Case-1)</w:t>
      </w:r>
    </w:p>
    <w:p w14:paraId="23C2132E"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67669FDA"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670F6DB9" w14:textId="77777777" w:rsidR="0045389B" w:rsidRPr="006A1291" w:rsidRDefault="0045389B" w:rsidP="0045389B">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55F131E4" w14:textId="77777777" w:rsidR="0045389B" w:rsidRDefault="0045389B" w:rsidP="0045389B">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420F8405" w14:textId="77777777" w:rsidR="00604011" w:rsidRDefault="00604011" w:rsidP="007F1B19">
      <w:pPr>
        <w:spacing w:before="120" w:after="0"/>
        <w:jc w:val="both"/>
        <w:rPr>
          <w:sz w:val="22"/>
          <w:szCs w:val="22"/>
          <w:lang w:val="en-US"/>
        </w:rPr>
      </w:pPr>
    </w:p>
    <w:p w14:paraId="4D2B315C" w14:textId="73BB9890" w:rsidR="00604011" w:rsidRPr="002D09A2" w:rsidRDefault="00604011" w:rsidP="00604011">
      <w:pPr>
        <w:spacing w:before="120" w:after="0"/>
        <w:jc w:val="both"/>
        <w:rPr>
          <w:b/>
          <w:bCs/>
          <w:i/>
          <w:iCs/>
          <w:sz w:val="22"/>
          <w:szCs w:val="22"/>
          <w:u w:val="single"/>
        </w:rPr>
      </w:pPr>
      <w:r>
        <w:rPr>
          <w:b/>
          <w:bCs/>
          <w:i/>
          <w:iCs/>
          <w:sz w:val="22"/>
          <w:szCs w:val="22"/>
          <w:u w:val="single"/>
        </w:rPr>
        <w:t>UE side model: inference (BM Case-2)</w:t>
      </w:r>
    </w:p>
    <w:p w14:paraId="4D70E7A6"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7F73B746" w14:textId="1DB0E783"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w:t>
      </w:r>
      <w:r w:rsidR="00523DBF">
        <w:rPr>
          <w:rFonts w:ascii="Times New Roman" w:hAnsi="Times New Roman"/>
          <w:i/>
        </w:rPr>
        <w:t xml:space="preserve"> for inference</w:t>
      </w:r>
      <w:r>
        <w:rPr>
          <w:rFonts w:ascii="Times New Roman" w:hAnsi="Times New Roman"/>
          <w:i/>
        </w:rPr>
        <w:t>, similar design framework as BM Case-1 with UE side model, i.e., separate resource set for Set A and Set B, could be considered.</w:t>
      </w:r>
    </w:p>
    <w:p w14:paraId="24172E65"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19:</w:t>
      </w:r>
    </w:p>
    <w:p w14:paraId="285B9C5A"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support aperiodic CSI-RS for inference. RAN1 to further discuss the details on the configuration of aperiodic CSI-RS.</w:t>
      </w:r>
    </w:p>
    <w:p w14:paraId="794D3C3C"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20:</w:t>
      </w:r>
    </w:p>
    <w:p w14:paraId="230CC282"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further discuss how to configure the observation window and prediction window for periodic CSI-RS and semi-persistent CSI-RS for inference.</w:t>
      </w:r>
    </w:p>
    <w:p w14:paraId="25B44337"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21:</w:t>
      </w:r>
    </w:p>
    <w:p w14:paraId="0F836814"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58944374"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22:</w:t>
      </w:r>
    </w:p>
    <w:p w14:paraId="4AEC8EEF"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the reference time for the predicted results, Option 1 is preferred, i.e., based on the uplink slot for the report.</w:t>
      </w:r>
    </w:p>
    <w:p w14:paraId="566847A1"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7990BC8F"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the beam with largest RSRP value should be indicated in the differential RSRP reporting over multiple time instances.</w:t>
      </w:r>
    </w:p>
    <w:p w14:paraId="6288EE63" w14:textId="77777777" w:rsidR="0045389B" w:rsidRPr="00036ACE" w:rsidRDefault="0045389B" w:rsidP="0045389B">
      <w:pPr>
        <w:spacing w:before="120" w:after="0"/>
        <w:jc w:val="both"/>
        <w:rPr>
          <w:b/>
          <w:i/>
          <w:sz w:val="22"/>
          <w:szCs w:val="22"/>
        </w:rPr>
      </w:pPr>
      <w:r w:rsidRPr="00036ACE">
        <w:rPr>
          <w:b/>
          <w:i/>
          <w:sz w:val="22"/>
          <w:szCs w:val="22"/>
        </w:rPr>
        <w:t>Proposal</w:t>
      </w:r>
      <w:r>
        <w:rPr>
          <w:b/>
          <w:i/>
          <w:sz w:val="22"/>
          <w:szCs w:val="22"/>
        </w:rPr>
        <w:t xml:space="preserve"> 24</w:t>
      </w:r>
      <w:r w:rsidRPr="00036ACE">
        <w:rPr>
          <w:b/>
          <w:i/>
          <w:sz w:val="22"/>
          <w:szCs w:val="22"/>
        </w:rPr>
        <w:t>:</w:t>
      </w:r>
    </w:p>
    <w:p w14:paraId="3A2E2FFF" w14:textId="77777777" w:rsidR="0045389B" w:rsidRDefault="0045389B" w:rsidP="0045389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5EC5EEB7" w14:textId="77777777" w:rsidR="00604011" w:rsidRDefault="00604011" w:rsidP="007F1B19">
      <w:pPr>
        <w:spacing w:before="120" w:after="0"/>
        <w:jc w:val="both"/>
        <w:rPr>
          <w:sz w:val="22"/>
          <w:szCs w:val="22"/>
        </w:rPr>
      </w:pPr>
    </w:p>
    <w:p w14:paraId="27A4ECE3" w14:textId="3809DDA8" w:rsidR="00604011" w:rsidRPr="002D09A2" w:rsidRDefault="00604011" w:rsidP="00604011">
      <w:pPr>
        <w:spacing w:before="120" w:after="0"/>
        <w:jc w:val="both"/>
        <w:rPr>
          <w:b/>
          <w:bCs/>
          <w:i/>
          <w:iCs/>
          <w:sz w:val="22"/>
          <w:szCs w:val="22"/>
          <w:u w:val="single"/>
        </w:rPr>
      </w:pPr>
      <w:r>
        <w:rPr>
          <w:b/>
          <w:bCs/>
          <w:i/>
          <w:iCs/>
          <w:sz w:val="22"/>
          <w:szCs w:val="22"/>
          <w:u w:val="single"/>
        </w:rPr>
        <w:t>UE side model: performance monitoring</w:t>
      </w:r>
    </w:p>
    <w:p w14:paraId="70777386" w14:textId="77777777" w:rsidR="00545077" w:rsidRPr="00036ACE" w:rsidRDefault="00545077" w:rsidP="00545077">
      <w:pPr>
        <w:spacing w:before="120" w:after="0"/>
        <w:jc w:val="both"/>
        <w:rPr>
          <w:b/>
          <w:i/>
          <w:sz w:val="22"/>
          <w:szCs w:val="22"/>
        </w:rPr>
      </w:pPr>
      <w:r>
        <w:rPr>
          <w:b/>
          <w:i/>
          <w:sz w:val="22"/>
          <w:szCs w:val="22"/>
        </w:rPr>
        <w:lastRenderedPageBreak/>
        <w:t>Proposal 25:</w:t>
      </w:r>
    </w:p>
    <w:p w14:paraId="3197CB2D" w14:textId="77777777" w:rsidR="00545077" w:rsidRDefault="00545077" w:rsidP="00545077">
      <w:pPr>
        <w:pStyle w:val="aff0"/>
        <w:numPr>
          <w:ilvl w:val="0"/>
          <w:numId w:val="9"/>
        </w:numPr>
        <w:spacing w:before="120"/>
        <w:ind w:firstLine="0"/>
        <w:jc w:val="both"/>
        <w:rPr>
          <w:rFonts w:ascii="Times New Roman" w:hAnsi="Times New Roman"/>
          <w:i/>
        </w:rPr>
      </w:pPr>
      <w:r w:rsidRPr="00803BDC">
        <w:rPr>
          <w:rFonts w:ascii="Times New Roman" w:hAnsi="Times New Roman"/>
          <w:i/>
        </w:rPr>
        <w:t>Regarding UE-assisted performance monitoring for UE side model</w:t>
      </w:r>
      <w:r>
        <w:rPr>
          <w:rFonts w:ascii="Times New Roman" w:hAnsi="Times New Roman"/>
          <w:i/>
        </w:rPr>
        <w:t xml:space="preserve">, Option-2 is preferred, i.e., </w:t>
      </w:r>
      <w:r w:rsidRPr="00803BDC">
        <w:rPr>
          <w:rFonts w:ascii="Times New Roman" w:hAnsi="Times New Roman"/>
          <w:i/>
        </w:rPr>
        <w:t>dedicated resource set</w:t>
      </w:r>
      <w:r>
        <w:rPr>
          <w:rFonts w:ascii="Times New Roman" w:hAnsi="Times New Roman"/>
          <w:i/>
        </w:rPr>
        <w:t>(s)</w:t>
      </w:r>
      <w:r w:rsidRPr="00803BDC">
        <w:rPr>
          <w:rFonts w:ascii="Times New Roman" w:hAnsi="Times New Roman"/>
          <w:i/>
        </w:rPr>
        <w:t xml:space="preserve"> for monitoring and report configuration for monitoring are configured via dedicated CSI report configuration</w:t>
      </w:r>
      <w:r>
        <w:rPr>
          <w:rFonts w:ascii="Times New Roman" w:hAnsi="Times New Roman"/>
          <w:i/>
        </w:rPr>
        <w:t>.</w:t>
      </w:r>
    </w:p>
    <w:p w14:paraId="275A3B9D" w14:textId="77777777" w:rsidR="00545077" w:rsidRPr="00036ACE" w:rsidRDefault="00545077" w:rsidP="00545077">
      <w:pPr>
        <w:spacing w:before="120" w:after="0"/>
        <w:jc w:val="both"/>
        <w:rPr>
          <w:b/>
          <w:i/>
          <w:sz w:val="22"/>
          <w:szCs w:val="22"/>
        </w:rPr>
      </w:pPr>
      <w:r>
        <w:rPr>
          <w:b/>
          <w:i/>
          <w:sz w:val="22"/>
          <w:szCs w:val="22"/>
        </w:rPr>
        <w:t>Proposal 26:</w:t>
      </w:r>
    </w:p>
    <w:p w14:paraId="4BADCDB3" w14:textId="77777777" w:rsidR="00545077" w:rsidRDefault="00545077" w:rsidP="00545077">
      <w:pPr>
        <w:pStyle w:val="aff0"/>
        <w:numPr>
          <w:ilvl w:val="0"/>
          <w:numId w:val="9"/>
        </w:numPr>
        <w:spacing w:before="120"/>
        <w:ind w:firstLine="0"/>
        <w:jc w:val="both"/>
        <w:rPr>
          <w:rFonts w:ascii="Times New Roman" w:hAnsi="Times New Roman"/>
          <w:i/>
        </w:rPr>
      </w:pPr>
      <w:r w:rsidRPr="00076230">
        <w:rPr>
          <w:rFonts w:ascii="Times New Roman" w:hAnsi="Times New Roman"/>
          <w:i/>
        </w:rPr>
        <w:t>Regarding UE-assisted performance monitoring for UE side model,</w:t>
      </w:r>
      <w:r>
        <w:rPr>
          <w:rFonts w:ascii="Times New Roman" w:hAnsi="Times New Roman"/>
          <w:i/>
        </w:rPr>
        <w:t xml:space="preserve"> a subset of Set A could be configured for measurement to reduce the overhead. The performance metric, e.g., beam prediction accuracy could be determined based on the subset of Set A.</w:t>
      </w:r>
    </w:p>
    <w:p w14:paraId="65B939CC" w14:textId="77777777" w:rsidR="00545077" w:rsidRPr="00036ACE" w:rsidRDefault="00545077" w:rsidP="00545077">
      <w:pPr>
        <w:spacing w:before="120" w:after="0"/>
        <w:jc w:val="both"/>
        <w:rPr>
          <w:b/>
          <w:i/>
          <w:sz w:val="22"/>
          <w:szCs w:val="22"/>
        </w:rPr>
      </w:pPr>
      <w:r>
        <w:rPr>
          <w:b/>
          <w:i/>
          <w:sz w:val="22"/>
          <w:szCs w:val="22"/>
        </w:rPr>
        <w:t>Proposal 27:</w:t>
      </w:r>
    </w:p>
    <w:p w14:paraId="0DEB24EC"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the performance information calculation over a time window should be considered.</w:t>
      </w:r>
    </w:p>
    <w:p w14:paraId="10F43519" w14:textId="77777777" w:rsidR="00545077" w:rsidRPr="00036ACE" w:rsidRDefault="00545077" w:rsidP="00545077">
      <w:pPr>
        <w:spacing w:before="120" w:after="0"/>
        <w:jc w:val="both"/>
        <w:rPr>
          <w:b/>
          <w:i/>
          <w:sz w:val="22"/>
          <w:szCs w:val="22"/>
        </w:rPr>
      </w:pPr>
      <w:r>
        <w:rPr>
          <w:b/>
          <w:i/>
          <w:sz w:val="22"/>
          <w:szCs w:val="22"/>
        </w:rPr>
        <w:t>Proposal 28:</w:t>
      </w:r>
    </w:p>
    <w:p w14:paraId="03A5BEE0"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For performance monitoring of UE side model, besides beam prediction accuracy, the L1-RSRP difference could also be used as performance metric, i.e., t</w:t>
      </w:r>
      <w:r w:rsidRPr="00FE7B15">
        <w:rPr>
          <w:rFonts w:ascii="Times New Roman" w:hAnsi="Times New Roman"/>
          <w:i/>
        </w:rPr>
        <w:t>he RSRP difference information between the predicted RSRP and measured L1-RSRP</w:t>
      </w:r>
      <w:r>
        <w:rPr>
          <w:rFonts w:ascii="Times New Roman" w:hAnsi="Times New Roman"/>
          <w:i/>
        </w:rPr>
        <w:t>.</w:t>
      </w:r>
    </w:p>
    <w:p w14:paraId="3C80BD1F" w14:textId="77777777" w:rsidR="007134CF" w:rsidRDefault="007134CF" w:rsidP="007F1B19">
      <w:pPr>
        <w:spacing w:before="120" w:after="0"/>
        <w:jc w:val="both"/>
        <w:rPr>
          <w:sz w:val="22"/>
          <w:szCs w:val="22"/>
        </w:rPr>
      </w:pPr>
    </w:p>
    <w:p w14:paraId="4C5E27F2" w14:textId="6ADAF1AD" w:rsidR="007134CF" w:rsidRPr="002D09A2" w:rsidRDefault="007134CF" w:rsidP="007134CF">
      <w:pPr>
        <w:spacing w:before="120" w:after="0"/>
        <w:jc w:val="both"/>
        <w:rPr>
          <w:b/>
          <w:bCs/>
          <w:i/>
          <w:iCs/>
          <w:sz w:val="22"/>
          <w:szCs w:val="22"/>
          <w:u w:val="single"/>
        </w:rPr>
      </w:pPr>
      <w:r>
        <w:rPr>
          <w:b/>
          <w:bCs/>
          <w:i/>
          <w:iCs/>
          <w:sz w:val="22"/>
          <w:szCs w:val="22"/>
          <w:u w:val="single"/>
        </w:rPr>
        <w:t>NW-side model: inference (BM Case-1)</w:t>
      </w:r>
    </w:p>
    <w:p w14:paraId="0191C404" w14:textId="77777777" w:rsidR="00545077" w:rsidRPr="00036ACE" w:rsidRDefault="00545077" w:rsidP="00545077">
      <w:pPr>
        <w:spacing w:before="120" w:after="0"/>
        <w:jc w:val="both"/>
        <w:rPr>
          <w:b/>
          <w:i/>
          <w:sz w:val="22"/>
          <w:szCs w:val="22"/>
        </w:rPr>
      </w:pPr>
      <w:r w:rsidRPr="00036ACE">
        <w:rPr>
          <w:b/>
          <w:i/>
          <w:sz w:val="22"/>
          <w:szCs w:val="22"/>
        </w:rPr>
        <w:t>Proposal</w:t>
      </w:r>
      <w:r>
        <w:rPr>
          <w:b/>
          <w:i/>
          <w:sz w:val="22"/>
          <w:szCs w:val="22"/>
        </w:rPr>
        <w:t xml:space="preserve"> 29</w:t>
      </w:r>
      <w:r w:rsidRPr="00036ACE">
        <w:rPr>
          <w:b/>
          <w:i/>
          <w:sz w:val="22"/>
          <w:szCs w:val="22"/>
        </w:rPr>
        <w:t>:</w:t>
      </w:r>
    </w:p>
    <w:p w14:paraId="50197829"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for inference operation, the beam related information could include CRI/SSBRI.</w:t>
      </w:r>
    </w:p>
    <w:p w14:paraId="60E7D7FF" w14:textId="77777777" w:rsidR="007134CF" w:rsidRDefault="007134CF" w:rsidP="007134CF">
      <w:pPr>
        <w:spacing w:before="120" w:after="0"/>
        <w:jc w:val="both"/>
        <w:rPr>
          <w:sz w:val="22"/>
          <w:szCs w:val="22"/>
          <w:lang w:val="en-US"/>
        </w:rPr>
      </w:pPr>
    </w:p>
    <w:p w14:paraId="39562CE6" w14:textId="070F9EA7" w:rsidR="007134CF" w:rsidRPr="002D09A2" w:rsidRDefault="007134CF" w:rsidP="007134CF">
      <w:pPr>
        <w:spacing w:before="120" w:after="0"/>
        <w:jc w:val="both"/>
        <w:rPr>
          <w:b/>
          <w:bCs/>
          <w:i/>
          <w:iCs/>
          <w:sz w:val="22"/>
          <w:szCs w:val="22"/>
          <w:u w:val="single"/>
        </w:rPr>
      </w:pPr>
      <w:r>
        <w:rPr>
          <w:b/>
          <w:bCs/>
          <w:i/>
          <w:iCs/>
          <w:sz w:val="22"/>
          <w:szCs w:val="22"/>
          <w:u w:val="single"/>
        </w:rPr>
        <w:t>NW-side model: inference (BM Case-2)</w:t>
      </w:r>
    </w:p>
    <w:p w14:paraId="1F93BE13" w14:textId="77777777" w:rsidR="00545077" w:rsidRPr="00036ACE" w:rsidRDefault="00545077" w:rsidP="00545077">
      <w:pPr>
        <w:spacing w:before="120" w:after="0"/>
        <w:jc w:val="both"/>
        <w:rPr>
          <w:b/>
          <w:i/>
          <w:sz w:val="22"/>
          <w:szCs w:val="22"/>
        </w:rPr>
      </w:pPr>
      <w:r w:rsidRPr="00036ACE">
        <w:rPr>
          <w:b/>
          <w:i/>
          <w:sz w:val="22"/>
          <w:szCs w:val="22"/>
        </w:rPr>
        <w:t>Proposal</w:t>
      </w:r>
      <w:r>
        <w:rPr>
          <w:b/>
          <w:i/>
          <w:sz w:val="22"/>
          <w:szCs w:val="22"/>
        </w:rPr>
        <w:t xml:space="preserve"> 30</w:t>
      </w:r>
      <w:r w:rsidRPr="00036ACE">
        <w:rPr>
          <w:b/>
          <w:i/>
          <w:sz w:val="22"/>
          <w:szCs w:val="22"/>
        </w:rPr>
        <w:t>:</w:t>
      </w:r>
    </w:p>
    <w:p w14:paraId="01EF9EF8"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60B24F2F" w14:textId="77777777" w:rsidR="00545077" w:rsidRPr="00036ACE" w:rsidRDefault="00545077" w:rsidP="00545077">
      <w:pPr>
        <w:spacing w:before="120" w:after="0"/>
        <w:jc w:val="both"/>
        <w:rPr>
          <w:b/>
          <w:i/>
          <w:sz w:val="22"/>
          <w:szCs w:val="22"/>
        </w:rPr>
      </w:pPr>
      <w:r w:rsidRPr="00036ACE">
        <w:rPr>
          <w:b/>
          <w:i/>
          <w:sz w:val="22"/>
          <w:szCs w:val="22"/>
        </w:rPr>
        <w:t>Proposal</w:t>
      </w:r>
      <w:r>
        <w:rPr>
          <w:b/>
          <w:i/>
          <w:sz w:val="22"/>
          <w:szCs w:val="22"/>
        </w:rPr>
        <w:t xml:space="preserve"> 31</w:t>
      </w:r>
      <w:r w:rsidRPr="00036ACE">
        <w:rPr>
          <w:b/>
          <w:i/>
          <w:sz w:val="22"/>
          <w:szCs w:val="22"/>
        </w:rPr>
        <w:t>:</w:t>
      </w:r>
    </w:p>
    <w:p w14:paraId="339495AB"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78209985" w14:textId="77777777" w:rsidR="00545077" w:rsidRPr="00036ACE" w:rsidRDefault="00545077" w:rsidP="00545077">
      <w:pPr>
        <w:spacing w:before="120" w:after="0"/>
        <w:jc w:val="both"/>
        <w:rPr>
          <w:b/>
          <w:i/>
          <w:sz w:val="22"/>
          <w:szCs w:val="22"/>
        </w:rPr>
      </w:pPr>
      <w:r w:rsidRPr="00036ACE">
        <w:rPr>
          <w:b/>
          <w:i/>
          <w:sz w:val="22"/>
          <w:szCs w:val="22"/>
        </w:rPr>
        <w:t>Proposal</w:t>
      </w:r>
      <w:r>
        <w:rPr>
          <w:b/>
          <w:i/>
          <w:sz w:val="22"/>
          <w:szCs w:val="22"/>
        </w:rPr>
        <w:t xml:space="preserve"> 32</w:t>
      </w:r>
      <w:r w:rsidRPr="00036ACE">
        <w:rPr>
          <w:b/>
          <w:i/>
          <w:sz w:val="22"/>
          <w:szCs w:val="22"/>
        </w:rPr>
        <w:t>:</w:t>
      </w:r>
    </w:p>
    <w:p w14:paraId="15AE6BEB"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130B58D7" w14:textId="77777777" w:rsidR="007134CF" w:rsidRDefault="007134CF" w:rsidP="007134CF">
      <w:pPr>
        <w:spacing w:before="120" w:after="0"/>
        <w:jc w:val="both"/>
        <w:rPr>
          <w:sz w:val="22"/>
          <w:szCs w:val="22"/>
        </w:rPr>
      </w:pPr>
    </w:p>
    <w:p w14:paraId="355BDF63" w14:textId="445473D8" w:rsidR="007134CF" w:rsidRPr="002D09A2" w:rsidRDefault="007134CF" w:rsidP="007134CF">
      <w:pPr>
        <w:spacing w:before="120" w:after="0"/>
        <w:jc w:val="both"/>
        <w:rPr>
          <w:b/>
          <w:bCs/>
          <w:i/>
          <w:iCs/>
          <w:sz w:val="22"/>
          <w:szCs w:val="22"/>
          <w:u w:val="single"/>
        </w:rPr>
      </w:pPr>
      <w:r>
        <w:rPr>
          <w:b/>
          <w:bCs/>
          <w:i/>
          <w:iCs/>
          <w:sz w:val="22"/>
          <w:szCs w:val="22"/>
          <w:u w:val="single"/>
        </w:rPr>
        <w:t>NW-side model: performance monitoring</w:t>
      </w:r>
    </w:p>
    <w:p w14:paraId="0DEF300D" w14:textId="77777777" w:rsidR="00545077" w:rsidRPr="00036ACE" w:rsidRDefault="00545077" w:rsidP="00545077">
      <w:pPr>
        <w:spacing w:before="120" w:after="0"/>
        <w:jc w:val="both"/>
        <w:rPr>
          <w:b/>
          <w:i/>
          <w:sz w:val="22"/>
          <w:szCs w:val="22"/>
        </w:rPr>
      </w:pPr>
      <w:r w:rsidRPr="00036ACE">
        <w:rPr>
          <w:b/>
          <w:i/>
          <w:sz w:val="22"/>
          <w:szCs w:val="22"/>
        </w:rPr>
        <w:t>Proposal</w:t>
      </w:r>
      <w:r>
        <w:rPr>
          <w:b/>
          <w:i/>
          <w:sz w:val="22"/>
          <w:szCs w:val="22"/>
        </w:rPr>
        <w:t xml:space="preserve"> 33</w:t>
      </w:r>
      <w:r w:rsidRPr="00036ACE">
        <w:rPr>
          <w:b/>
          <w:i/>
          <w:sz w:val="22"/>
          <w:szCs w:val="22"/>
        </w:rPr>
        <w:t>:</w:t>
      </w:r>
    </w:p>
    <w:p w14:paraId="2C130F9B"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NW-side model, RAN1 to further discuss the performance metric, and the following alternative is preferred.</w:t>
      </w:r>
    </w:p>
    <w:p w14:paraId="724A7F94" w14:textId="77777777" w:rsidR="00545077" w:rsidRDefault="00545077" w:rsidP="00545077">
      <w:pPr>
        <w:pStyle w:val="aff0"/>
        <w:numPr>
          <w:ilvl w:val="1"/>
          <w:numId w:val="9"/>
        </w:numPr>
        <w:spacing w:before="120"/>
        <w:jc w:val="both"/>
        <w:rPr>
          <w:rFonts w:ascii="Times New Roman" w:hAnsi="Times New Roman"/>
          <w:i/>
        </w:rPr>
      </w:pPr>
      <w:r w:rsidRPr="008712EB">
        <w:rPr>
          <w:rFonts w:ascii="Times New Roman" w:hAnsi="Times New Roman"/>
          <w:i/>
        </w:rPr>
        <w:t>The L1-RSRP difference evaluated by comparing measured RSRP and predicted RSRP</w:t>
      </w:r>
      <w:r>
        <w:rPr>
          <w:rFonts w:ascii="Times New Roman" w:hAnsi="Times New Roman"/>
          <w:i/>
        </w:rPr>
        <w:t>.</w:t>
      </w:r>
    </w:p>
    <w:p w14:paraId="2A70CABC" w14:textId="77777777" w:rsidR="00545077" w:rsidRPr="00FD4DD6" w:rsidRDefault="00545077" w:rsidP="00545077">
      <w:pPr>
        <w:spacing w:before="120" w:after="0"/>
        <w:jc w:val="both"/>
        <w:rPr>
          <w:b/>
          <w:i/>
          <w:sz w:val="22"/>
          <w:szCs w:val="22"/>
        </w:rPr>
      </w:pPr>
      <w:r w:rsidRPr="00FD4DD6">
        <w:rPr>
          <w:b/>
          <w:i/>
          <w:sz w:val="22"/>
          <w:szCs w:val="22"/>
        </w:rPr>
        <w:t xml:space="preserve">Proposal </w:t>
      </w:r>
      <w:r>
        <w:rPr>
          <w:b/>
          <w:i/>
          <w:sz w:val="22"/>
          <w:szCs w:val="22"/>
        </w:rPr>
        <w:t>34</w:t>
      </w:r>
      <w:r w:rsidRPr="00FD4DD6">
        <w:rPr>
          <w:b/>
          <w:i/>
          <w:sz w:val="22"/>
          <w:szCs w:val="22"/>
        </w:rPr>
        <w:t>:</w:t>
      </w:r>
    </w:p>
    <w:p w14:paraId="441E6058" w14:textId="77777777" w:rsidR="00545077" w:rsidRDefault="00545077" w:rsidP="00545077">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Regarding NW-side monitoring for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0BA60899" w14:textId="77777777" w:rsidR="00604011" w:rsidRDefault="00604011" w:rsidP="007F1B19">
      <w:pPr>
        <w:spacing w:before="120" w:after="0"/>
        <w:jc w:val="both"/>
        <w:rPr>
          <w:sz w:val="22"/>
          <w:szCs w:val="22"/>
          <w:lang w:val="en-US"/>
        </w:rPr>
      </w:pPr>
    </w:p>
    <w:p w14:paraId="0ED4D200" w14:textId="678E94F3" w:rsidR="002D09A2" w:rsidRPr="002D09A2" w:rsidRDefault="002D09A2" w:rsidP="002D09A2">
      <w:pPr>
        <w:spacing w:before="120" w:after="0"/>
        <w:jc w:val="both"/>
        <w:rPr>
          <w:sz w:val="22"/>
          <w:szCs w:val="22"/>
        </w:rPr>
      </w:pPr>
      <w:r>
        <w:rPr>
          <w:b/>
          <w:bCs/>
          <w:i/>
          <w:iCs/>
          <w:sz w:val="22"/>
          <w:szCs w:val="22"/>
          <w:u w:val="single"/>
        </w:rPr>
        <w:t>Consistency</w:t>
      </w:r>
      <w:r w:rsidR="009254B0">
        <w:rPr>
          <w:b/>
          <w:bCs/>
          <w:i/>
          <w:iCs/>
          <w:sz w:val="22"/>
          <w:szCs w:val="22"/>
          <w:u w:val="single"/>
        </w:rPr>
        <w:t xml:space="preserve"> between training and inference</w:t>
      </w:r>
    </w:p>
    <w:p w14:paraId="0DF90733" w14:textId="77777777" w:rsidR="00545077" w:rsidRPr="00036ACE" w:rsidRDefault="00545077" w:rsidP="00545077">
      <w:pPr>
        <w:spacing w:before="120" w:after="0"/>
        <w:jc w:val="both"/>
        <w:rPr>
          <w:b/>
          <w:i/>
          <w:sz w:val="22"/>
          <w:szCs w:val="22"/>
        </w:rPr>
      </w:pPr>
      <w:r w:rsidRPr="00036ACE">
        <w:rPr>
          <w:b/>
          <w:i/>
          <w:sz w:val="22"/>
          <w:szCs w:val="22"/>
        </w:rPr>
        <w:t>Proposal</w:t>
      </w:r>
      <w:r>
        <w:rPr>
          <w:b/>
          <w:i/>
          <w:sz w:val="22"/>
          <w:szCs w:val="22"/>
        </w:rPr>
        <w:t xml:space="preserve"> 35</w:t>
      </w:r>
      <w:r w:rsidRPr="00036ACE">
        <w:rPr>
          <w:b/>
          <w:i/>
          <w:sz w:val="22"/>
          <w:szCs w:val="22"/>
        </w:rPr>
        <w:t>:</w:t>
      </w:r>
    </w:p>
    <w:p w14:paraId="2595E9E6" w14:textId="77777777" w:rsidR="00545077" w:rsidRPr="00AA6609" w:rsidRDefault="00545077" w:rsidP="00545077">
      <w:pPr>
        <w:pStyle w:val="aff0"/>
        <w:numPr>
          <w:ilvl w:val="0"/>
          <w:numId w:val="9"/>
        </w:numPr>
        <w:spacing w:before="120"/>
        <w:ind w:firstLine="0"/>
        <w:jc w:val="both"/>
        <w:rPr>
          <w:rFonts w:ascii="Times New Roman" w:hAnsi="Times New Roman"/>
          <w:i/>
        </w:rPr>
      </w:pPr>
      <w:r>
        <w:rPr>
          <w:rFonts w:ascii="Times New Roman" w:eastAsiaTheme="minorEastAsia" w:hAnsi="Times New Roman"/>
          <w:i/>
          <w:lang w:eastAsia="zh-CN"/>
        </w:rPr>
        <w:t>RAN1 to further discuss whether/how to apply associated ID across different cells</w:t>
      </w:r>
      <w:r w:rsidRPr="00AA6609">
        <w:rPr>
          <w:rFonts w:ascii="Times New Roman" w:hAnsi="Times New Roman"/>
          <w:i/>
        </w:rPr>
        <w:t>.</w:t>
      </w:r>
    </w:p>
    <w:p w14:paraId="46909DC8" w14:textId="77777777" w:rsidR="00604011" w:rsidRPr="00947033" w:rsidRDefault="00604011"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4D6C34BE" w:rsidR="001937F7" w:rsidRDefault="00FA5A54" w:rsidP="009A0813">
      <w:pPr>
        <w:numPr>
          <w:ilvl w:val="0"/>
          <w:numId w:val="2"/>
        </w:numPr>
        <w:rPr>
          <w:sz w:val="22"/>
          <w:szCs w:val="22"/>
          <w:lang w:val="en-US" w:eastAsia="zh-CN"/>
        </w:rPr>
      </w:pPr>
      <w:bookmarkStart w:id="4" w:name="_Ref162968035"/>
      <w:bookmarkStart w:id="5" w:name="_Ref54277122"/>
      <w:r w:rsidRPr="00FA5A54">
        <w:rPr>
          <w:sz w:val="22"/>
          <w:szCs w:val="22"/>
          <w:lang w:val="en-US" w:eastAsia="zh-CN"/>
        </w:rPr>
        <w:t>RAN1 Chairman’s Notes, 3GPP TSG RAN WG1 Meeting #118</w:t>
      </w:r>
      <w:r w:rsidR="00222FED">
        <w:rPr>
          <w:sz w:val="22"/>
          <w:szCs w:val="22"/>
          <w:lang w:val="en-US" w:eastAsia="zh-CN"/>
        </w:rPr>
        <w:t>bis</w:t>
      </w:r>
      <w:r w:rsidRPr="00FA5A54">
        <w:rPr>
          <w:sz w:val="22"/>
          <w:szCs w:val="22"/>
          <w:lang w:val="en-US" w:eastAsia="zh-CN"/>
        </w:rPr>
        <w:t xml:space="preserve">, </w:t>
      </w:r>
      <w:r w:rsidR="00817CC6" w:rsidRPr="00817CC6">
        <w:rPr>
          <w:sz w:val="22"/>
          <w:szCs w:val="22"/>
          <w:lang w:val="en-US" w:eastAsia="zh-CN"/>
        </w:rPr>
        <w:t>October 14th – 18th</w:t>
      </w:r>
      <w:r w:rsidRPr="00FA5A54">
        <w:rPr>
          <w:sz w:val="22"/>
          <w:szCs w:val="22"/>
          <w:lang w:val="en-US" w:eastAsia="zh-CN"/>
        </w:rPr>
        <w:t>, 2024</w:t>
      </w:r>
      <w:bookmarkEnd w:id="4"/>
    </w:p>
    <w:bookmarkEnd w:id="5"/>
    <w:p w14:paraId="645F2A6F" w14:textId="77777777" w:rsidR="001E3650" w:rsidRPr="007900BB" w:rsidRDefault="001E3650" w:rsidP="007900BB">
      <w:pPr>
        <w:spacing w:before="120" w:after="0"/>
        <w:jc w:val="both"/>
        <w:rPr>
          <w:sz w:val="22"/>
          <w:szCs w:val="22"/>
        </w:rPr>
      </w:pPr>
    </w:p>
    <w:sectPr w:rsidR="001E3650" w:rsidRPr="007900BB"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A186B" w14:textId="77777777" w:rsidR="00CC5544" w:rsidRDefault="00CC5544">
      <w:r>
        <w:separator/>
      </w:r>
    </w:p>
  </w:endnote>
  <w:endnote w:type="continuationSeparator" w:id="0">
    <w:p w14:paraId="7B3AA219" w14:textId="77777777" w:rsidR="00CC5544" w:rsidRDefault="00CC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54F3E" w14:textId="77777777" w:rsidR="00CC5544" w:rsidRDefault="00CC5544">
      <w:r>
        <w:separator/>
      </w:r>
    </w:p>
  </w:footnote>
  <w:footnote w:type="continuationSeparator" w:id="0">
    <w:p w14:paraId="67BBDC74" w14:textId="77777777" w:rsidR="00CC5544" w:rsidRDefault="00CC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6"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7"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78"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3"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84"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9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0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0"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49"/>
  </w:num>
  <w:num w:numId="2" w16cid:durableId="1044404415">
    <w:abstractNumId w:val="37"/>
  </w:num>
  <w:num w:numId="3" w16cid:durableId="966397378">
    <w:abstractNumId w:val="118"/>
  </w:num>
  <w:num w:numId="4" w16cid:durableId="116046477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5"/>
  </w:num>
  <w:num w:numId="6" w16cid:durableId="1342199519">
    <w:abstractNumId w:val="5"/>
  </w:num>
  <w:num w:numId="7" w16cid:durableId="1965580077">
    <w:abstractNumId w:val="100"/>
  </w:num>
  <w:num w:numId="8" w16cid:durableId="822232869">
    <w:abstractNumId w:val="8"/>
  </w:num>
  <w:num w:numId="9" w16cid:durableId="971910415">
    <w:abstractNumId w:val="44"/>
  </w:num>
  <w:num w:numId="10" w16cid:durableId="2078278724">
    <w:abstractNumId w:val="16"/>
  </w:num>
  <w:num w:numId="11" w16cid:durableId="1988391464">
    <w:abstractNumId w:val="76"/>
  </w:num>
  <w:num w:numId="12" w16cid:durableId="1627616976">
    <w:abstractNumId w:val="76"/>
  </w:num>
  <w:num w:numId="13" w16cid:durableId="1382166288">
    <w:abstractNumId w:val="28"/>
  </w:num>
  <w:num w:numId="14" w16cid:durableId="586155911">
    <w:abstractNumId w:val="70"/>
  </w:num>
  <w:num w:numId="15" w16cid:durableId="1141115403">
    <w:abstractNumId w:val="38"/>
  </w:num>
  <w:num w:numId="16" w16cid:durableId="453017404">
    <w:abstractNumId w:val="2"/>
  </w:num>
  <w:num w:numId="17" w16cid:durableId="1453792853">
    <w:abstractNumId w:val="43"/>
  </w:num>
  <w:num w:numId="18" w16cid:durableId="83721073">
    <w:abstractNumId w:val="67"/>
  </w:num>
  <w:num w:numId="19" w16cid:durableId="1171876022">
    <w:abstractNumId w:val="50"/>
  </w:num>
  <w:num w:numId="20" w16cid:durableId="1618215803">
    <w:abstractNumId w:val="57"/>
  </w:num>
  <w:num w:numId="21" w16cid:durableId="1657876954">
    <w:abstractNumId w:val="54"/>
  </w:num>
  <w:num w:numId="22" w16cid:durableId="1082458161">
    <w:abstractNumId w:val="83"/>
  </w:num>
  <w:num w:numId="23" w16cid:durableId="2105612239">
    <w:abstractNumId w:val="4"/>
  </w:num>
  <w:num w:numId="24" w16cid:durableId="1109815927">
    <w:abstractNumId w:val="46"/>
  </w:num>
  <w:num w:numId="25" w16cid:durableId="1386947122">
    <w:abstractNumId w:val="30"/>
  </w:num>
  <w:num w:numId="26" w16cid:durableId="208106802">
    <w:abstractNumId w:val="12"/>
  </w:num>
  <w:num w:numId="27" w16cid:durableId="1773934212">
    <w:abstractNumId w:val="40"/>
  </w:num>
  <w:num w:numId="28" w16cid:durableId="211158361">
    <w:abstractNumId w:val="61"/>
  </w:num>
  <w:num w:numId="29" w16cid:durableId="187525879">
    <w:abstractNumId w:val="6"/>
  </w:num>
  <w:num w:numId="30" w16cid:durableId="876506630">
    <w:abstractNumId w:val="21"/>
  </w:num>
  <w:num w:numId="31" w16cid:durableId="219445741">
    <w:abstractNumId w:val="25"/>
  </w:num>
  <w:num w:numId="32" w16cid:durableId="284971108">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93"/>
  </w:num>
  <w:num w:numId="35" w16cid:durableId="670183275">
    <w:abstractNumId w:val="62"/>
  </w:num>
  <w:num w:numId="36" w16cid:durableId="1349869196">
    <w:abstractNumId w:val="106"/>
  </w:num>
  <w:num w:numId="37" w16cid:durableId="1444809453">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3"/>
  </w:num>
  <w:num w:numId="39" w16cid:durableId="294261651">
    <w:abstractNumId w:val="31"/>
  </w:num>
  <w:num w:numId="40" w16cid:durableId="532233355">
    <w:abstractNumId w:val="90"/>
  </w:num>
  <w:num w:numId="41" w16cid:durableId="1907060875">
    <w:abstractNumId w:val="13"/>
  </w:num>
  <w:num w:numId="42" w16cid:durableId="1337734443">
    <w:abstractNumId w:val="24"/>
  </w:num>
  <w:num w:numId="43" w16cid:durableId="31810528">
    <w:abstractNumId w:val="84"/>
  </w:num>
  <w:num w:numId="44" w16cid:durableId="601573409">
    <w:abstractNumId w:val="47"/>
  </w:num>
  <w:num w:numId="45" w16cid:durableId="1506555125">
    <w:abstractNumId w:val="36"/>
  </w:num>
  <w:num w:numId="46" w16cid:durableId="737286625">
    <w:abstractNumId w:val="15"/>
  </w:num>
  <w:num w:numId="47" w16cid:durableId="407390899">
    <w:abstractNumId w:val="108"/>
  </w:num>
  <w:num w:numId="48" w16cid:durableId="995570352">
    <w:abstractNumId w:val="120"/>
  </w:num>
  <w:num w:numId="49" w16cid:durableId="1615018292">
    <w:abstractNumId w:val="66"/>
  </w:num>
  <w:num w:numId="50" w16cid:durableId="1126311259">
    <w:abstractNumId w:val="104"/>
  </w:num>
  <w:num w:numId="51" w16cid:durableId="1279025738">
    <w:abstractNumId w:val="111"/>
  </w:num>
  <w:num w:numId="52" w16cid:durableId="41757076">
    <w:abstractNumId w:val="60"/>
  </w:num>
  <w:num w:numId="53" w16cid:durableId="594443500">
    <w:abstractNumId w:val="10"/>
  </w:num>
  <w:num w:numId="54" w16cid:durableId="1220676920">
    <w:abstractNumId w:val="114"/>
  </w:num>
  <w:num w:numId="55" w16cid:durableId="1308436775">
    <w:abstractNumId w:val="52"/>
  </w:num>
  <w:num w:numId="56" w16cid:durableId="1435245495">
    <w:abstractNumId w:val="0"/>
  </w:num>
  <w:num w:numId="57" w16cid:durableId="1903253575">
    <w:abstractNumId w:val="87"/>
  </w:num>
  <w:num w:numId="58" w16cid:durableId="1595045089">
    <w:abstractNumId w:val="92"/>
  </w:num>
  <w:num w:numId="59" w16cid:durableId="605045519">
    <w:abstractNumId w:val="94"/>
  </w:num>
  <w:num w:numId="60" w16cid:durableId="1795096578">
    <w:abstractNumId w:val="116"/>
  </w:num>
  <w:num w:numId="61" w16cid:durableId="1785339961">
    <w:abstractNumId w:val="55"/>
  </w:num>
  <w:num w:numId="62" w16cid:durableId="1875849642">
    <w:abstractNumId w:val="74"/>
  </w:num>
  <w:num w:numId="63" w16cid:durableId="195045491">
    <w:abstractNumId w:val="63"/>
  </w:num>
  <w:num w:numId="64" w16cid:durableId="196936158">
    <w:abstractNumId w:val="82"/>
  </w:num>
  <w:num w:numId="65" w16cid:durableId="1592860688">
    <w:abstractNumId w:val="121"/>
  </w:num>
  <w:num w:numId="66" w16cid:durableId="771902971">
    <w:abstractNumId w:val="85"/>
  </w:num>
  <w:num w:numId="67" w16cid:durableId="1852332489">
    <w:abstractNumId w:val="75"/>
  </w:num>
  <w:num w:numId="68" w16cid:durableId="966352119">
    <w:abstractNumId w:val="115"/>
  </w:num>
  <w:num w:numId="69" w16cid:durableId="690649061">
    <w:abstractNumId w:val="68"/>
  </w:num>
  <w:num w:numId="70" w16cid:durableId="1343896623">
    <w:abstractNumId w:val="58"/>
  </w:num>
  <w:num w:numId="71" w16cid:durableId="1259560656">
    <w:abstractNumId w:val="91"/>
  </w:num>
  <w:num w:numId="72" w16cid:durableId="1107651532">
    <w:abstractNumId w:val="110"/>
  </w:num>
  <w:num w:numId="73" w16cid:durableId="968901776">
    <w:abstractNumId w:val="27"/>
  </w:num>
  <w:num w:numId="74" w16cid:durableId="351417815">
    <w:abstractNumId w:val="122"/>
  </w:num>
  <w:num w:numId="75" w16cid:durableId="1194075808">
    <w:abstractNumId w:val="53"/>
  </w:num>
  <w:num w:numId="76" w16cid:durableId="2090418383">
    <w:abstractNumId w:val="112"/>
  </w:num>
  <w:num w:numId="77" w16cid:durableId="93332227">
    <w:abstractNumId w:val="45"/>
  </w:num>
  <w:num w:numId="78" w16cid:durableId="1865708320">
    <w:abstractNumId w:val="103"/>
  </w:num>
  <w:num w:numId="79" w16cid:durableId="1011644058">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0"/>
  </w:num>
  <w:num w:numId="81" w16cid:durableId="1152939948">
    <w:abstractNumId w:val="109"/>
  </w:num>
  <w:num w:numId="82" w16cid:durableId="1423532896">
    <w:abstractNumId w:val="19"/>
  </w:num>
  <w:num w:numId="83" w16cid:durableId="736561734">
    <w:abstractNumId w:val="3"/>
  </w:num>
  <w:num w:numId="84" w16cid:durableId="1506552786">
    <w:abstractNumId w:val="77"/>
  </w:num>
  <w:num w:numId="85" w16cid:durableId="1686906832">
    <w:abstractNumId w:val="29"/>
  </w:num>
  <w:num w:numId="86" w16cid:durableId="553389394">
    <w:abstractNumId w:val="101"/>
  </w:num>
  <w:num w:numId="87" w16cid:durableId="486822484">
    <w:abstractNumId w:val="33"/>
  </w:num>
  <w:num w:numId="88" w16cid:durableId="514005011">
    <w:abstractNumId w:val="98"/>
  </w:num>
  <w:num w:numId="89" w16cid:durableId="2250710">
    <w:abstractNumId w:val="41"/>
  </w:num>
  <w:num w:numId="90" w16cid:durableId="1265773664">
    <w:abstractNumId w:val="48"/>
  </w:num>
  <w:num w:numId="91" w16cid:durableId="961883198">
    <w:abstractNumId w:val="95"/>
  </w:num>
  <w:num w:numId="92" w16cid:durableId="1552496263">
    <w:abstractNumId w:val="107"/>
  </w:num>
  <w:num w:numId="93" w16cid:durableId="371807357">
    <w:abstractNumId w:val="102"/>
  </w:num>
  <w:num w:numId="94" w16cid:durableId="1060522154">
    <w:abstractNumId w:val="89"/>
  </w:num>
  <w:num w:numId="95" w16cid:durableId="1742406901">
    <w:abstractNumId w:val="18"/>
  </w:num>
  <w:num w:numId="96" w16cid:durableId="1564103447">
    <w:abstractNumId w:val="97"/>
  </w:num>
  <w:num w:numId="97" w16cid:durableId="1408458833">
    <w:abstractNumId w:val="80"/>
  </w:num>
  <w:num w:numId="98" w16cid:durableId="1981575486">
    <w:abstractNumId w:val="51"/>
  </w:num>
  <w:num w:numId="99" w16cid:durableId="449976076">
    <w:abstractNumId w:val="26"/>
  </w:num>
  <w:num w:numId="100" w16cid:durableId="707216478">
    <w:abstractNumId w:val="32"/>
  </w:num>
  <w:num w:numId="101" w16cid:durableId="84884131">
    <w:abstractNumId w:val="81"/>
  </w:num>
  <w:num w:numId="102" w16cid:durableId="739254657">
    <w:abstractNumId w:val="14"/>
  </w:num>
  <w:num w:numId="103" w16cid:durableId="213736380">
    <w:abstractNumId w:val="105"/>
  </w:num>
  <w:num w:numId="104" w16cid:durableId="1818373209">
    <w:abstractNumId w:val="88"/>
  </w:num>
  <w:num w:numId="105" w16cid:durableId="373166196">
    <w:abstractNumId w:val="65"/>
  </w:num>
  <w:num w:numId="106" w16cid:durableId="421417285">
    <w:abstractNumId w:val="9"/>
  </w:num>
  <w:num w:numId="107" w16cid:durableId="1494223101">
    <w:abstractNumId w:val="7"/>
  </w:num>
  <w:num w:numId="108" w16cid:durableId="1232041181">
    <w:abstractNumId w:val="42"/>
  </w:num>
  <w:num w:numId="109" w16cid:durableId="1835801905">
    <w:abstractNumId w:val="22"/>
  </w:num>
  <w:num w:numId="110" w16cid:durableId="1706295583">
    <w:abstractNumId w:val="56"/>
  </w:num>
  <w:num w:numId="111" w16cid:durableId="952514926">
    <w:abstractNumId w:val="64"/>
  </w:num>
  <w:num w:numId="112" w16cid:durableId="1544705688">
    <w:abstractNumId w:val="23"/>
  </w:num>
  <w:num w:numId="113" w16cid:durableId="1562252237">
    <w:abstractNumId w:val="79"/>
  </w:num>
  <w:num w:numId="114" w16cid:durableId="377441283">
    <w:abstractNumId w:val="113"/>
  </w:num>
  <w:num w:numId="115" w16cid:durableId="1048453174">
    <w:abstractNumId w:val="11"/>
  </w:num>
  <w:num w:numId="116" w16cid:durableId="123887834">
    <w:abstractNumId w:val="86"/>
  </w:num>
  <w:num w:numId="117" w16cid:durableId="1889560345">
    <w:abstractNumId w:val="39"/>
  </w:num>
  <w:num w:numId="118" w16cid:durableId="1790708805">
    <w:abstractNumId w:val="59"/>
  </w:num>
  <w:num w:numId="119" w16cid:durableId="1464882897">
    <w:abstractNumId w:val="34"/>
  </w:num>
  <w:num w:numId="120" w16cid:durableId="1655059248">
    <w:abstractNumId w:val="96"/>
  </w:num>
  <w:num w:numId="121" w16cid:durableId="99954231">
    <w:abstractNumId w:val="78"/>
  </w:num>
  <w:num w:numId="122" w16cid:durableId="735594840">
    <w:abstractNumId w:val="17"/>
  </w:num>
  <w:num w:numId="123" w16cid:durableId="882444459">
    <w:abstractNumId w:val="99"/>
  </w:num>
  <w:num w:numId="124" w16cid:durableId="198471472">
    <w:abstractNumId w:val="1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3F09"/>
    <w:rsid w:val="000241E6"/>
    <w:rsid w:val="00024E37"/>
    <w:rsid w:val="00024E57"/>
    <w:rsid w:val="0002506A"/>
    <w:rsid w:val="00025281"/>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8"/>
    <w:rsid w:val="00026E78"/>
    <w:rsid w:val="00026EF9"/>
    <w:rsid w:val="00027333"/>
    <w:rsid w:val="0002766F"/>
    <w:rsid w:val="0002790C"/>
    <w:rsid w:val="000300FE"/>
    <w:rsid w:val="000301CD"/>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D1C"/>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38E"/>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D9E"/>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230"/>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298"/>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26"/>
    <w:rsid w:val="000A7FE7"/>
    <w:rsid w:val="000B016D"/>
    <w:rsid w:val="000B02C2"/>
    <w:rsid w:val="000B02EA"/>
    <w:rsid w:val="000B081C"/>
    <w:rsid w:val="000B10AB"/>
    <w:rsid w:val="000B17A1"/>
    <w:rsid w:val="000B17CF"/>
    <w:rsid w:val="000B187A"/>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0F1E"/>
    <w:rsid w:val="00161455"/>
    <w:rsid w:val="001618A3"/>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E42"/>
    <w:rsid w:val="0016624A"/>
    <w:rsid w:val="0016634F"/>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7FC"/>
    <w:rsid w:val="001E7922"/>
    <w:rsid w:val="001E7AFE"/>
    <w:rsid w:val="001F0546"/>
    <w:rsid w:val="001F0848"/>
    <w:rsid w:val="001F0CA9"/>
    <w:rsid w:val="001F0DDF"/>
    <w:rsid w:val="001F1140"/>
    <w:rsid w:val="001F11B9"/>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2FED"/>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2F98"/>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C4"/>
    <w:rsid w:val="00330990"/>
    <w:rsid w:val="00330A19"/>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733"/>
    <w:rsid w:val="00337C71"/>
    <w:rsid w:val="00337E61"/>
    <w:rsid w:val="00337E91"/>
    <w:rsid w:val="00337F3A"/>
    <w:rsid w:val="003401C5"/>
    <w:rsid w:val="003405C6"/>
    <w:rsid w:val="00340A43"/>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920"/>
    <w:rsid w:val="00344C47"/>
    <w:rsid w:val="0034511B"/>
    <w:rsid w:val="00345C5C"/>
    <w:rsid w:val="00346325"/>
    <w:rsid w:val="00346BE3"/>
    <w:rsid w:val="00346C9D"/>
    <w:rsid w:val="00346E8F"/>
    <w:rsid w:val="00346EA4"/>
    <w:rsid w:val="003471DC"/>
    <w:rsid w:val="0034733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6BF"/>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EB2"/>
    <w:rsid w:val="003C1EC9"/>
    <w:rsid w:val="003C226A"/>
    <w:rsid w:val="003C270B"/>
    <w:rsid w:val="003C29A5"/>
    <w:rsid w:val="003C2C9D"/>
    <w:rsid w:val="003C2EE6"/>
    <w:rsid w:val="003C30C6"/>
    <w:rsid w:val="003C347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C6B"/>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BE"/>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3EB0"/>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70D"/>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0A13"/>
    <w:rsid w:val="0052173C"/>
    <w:rsid w:val="00521D65"/>
    <w:rsid w:val="00521DAC"/>
    <w:rsid w:val="005221A4"/>
    <w:rsid w:val="005223AF"/>
    <w:rsid w:val="005226AB"/>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5EF"/>
    <w:rsid w:val="00525A3A"/>
    <w:rsid w:val="00525F16"/>
    <w:rsid w:val="00525F3A"/>
    <w:rsid w:val="00525F71"/>
    <w:rsid w:val="00526270"/>
    <w:rsid w:val="00526528"/>
    <w:rsid w:val="00526783"/>
    <w:rsid w:val="005269C2"/>
    <w:rsid w:val="00526C8A"/>
    <w:rsid w:val="00526E5A"/>
    <w:rsid w:val="00526E75"/>
    <w:rsid w:val="00527192"/>
    <w:rsid w:val="00527489"/>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6F"/>
    <w:rsid w:val="005625FE"/>
    <w:rsid w:val="00562C27"/>
    <w:rsid w:val="00562CDC"/>
    <w:rsid w:val="00563855"/>
    <w:rsid w:val="00563C64"/>
    <w:rsid w:val="00563D83"/>
    <w:rsid w:val="00563FD2"/>
    <w:rsid w:val="0056434D"/>
    <w:rsid w:val="00564824"/>
    <w:rsid w:val="00564C00"/>
    <w:rsid w:val="00564DDD"/>
    <w:rsid w:val="00564ED6"/>
    <w:rsid w:val="005650BF"/>
    <w:rsid w:val="005652E4"/>
    <w:rsid w:val="00565547"/>
    <w:rsid w:val="00565679"/>
    <w:rsid w:val="005659B1"/>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29E5"/>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9D9"/>
    <w:rsid w:val="00617F43"/>
    <w:rsid w:val="00620172"/>
    <w:rsid w:val="006201A2"/>
    <w:rsid w:val="00620254"/>
    <w:rsid w:val="0062038B"/>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176"/>
    <w:rsid w:val="0067222A"/>
    <w:rsid w:val="00672575"/>
    <w:rsid w:val="00672966"/>
    <w:rsid w:val="006729A2"/>
    <w:rsid w:val="006729D5"/>
    <w:rsid w:val="00672B94"/>
    <w:rsid w:val="00672E1A"/>
    <w:rsid w:val="00672F44"/>
    <w:rsid w:val="006731E5"/>
    <w:rsid w:val="0067330E"/>
    <w:rsid w:val="006735BC"/>
    <w:rsid w:val="006737DD"/>
    <w:rsid w:val="00673877"/>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FDB"/>
    <w:rsid w:val="00713214"/>
    <w:rsid w:val="007132A1"/>
    <w:rsid w:val="007133F5"/>
    <w:rsid w:val="007134CF"/>
    <w:rsid w:val="0071374D"/>
    <w:rsid w:val="007138C7"/>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3E6"/>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404D"/>
    <w:rsid w:val="00774178"/>
    <w:rsid w:val="007743A1"/>
    <w:rsid w:val="007744EF"/>
    <w:rsid w:val="00774836"/>
    <w:rsid w:val="00774A3A"/>
    <w:rsid w:val="00774B37"/>
    <w:rsid w:val="00774B48"/>
    <w:rsid w:val="007750D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69D"/>
    <w:rsid w:val="007B59BE"/>
    <w:rsid w:val="007B5A66"/>
    <w:rsid w:val="007B5E5F"/>
    <w:rsid w:val="007B614B"/>
    <w:rsid w:val="007B630D"/>
    <w:rsid w:val="007B687A"/>
    <w:rsid w:val="007B697F"/>
    <w:rsid w:val="007B6B04"/>
    <w:rsid w:val="007B7199"/>
    <w:rsid w:val="007B7618"/>
    <w:rsid w:val="007B7F67"/>
    <w:rsid w:val="007C0379"/>
    <w:rsid w:val="007C0880"/>
    <w:rsid w:val="007C0BD2"/>
    <w:rsid w:val="007C0C3D"/>
    <w:rsid w:val="007C0E07"/>
    <w:rsid w:val="007C0E2B"/>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3D9"/>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A4B"/>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A3A"/>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630"/>
    <w:rsid w:val="0080385E"/>
    <w:rsid w:val="00803934"/>
    <w:rsid w:val="00803A19"/>
    <w:rsid w:val="00803BDC"/>
    <w:rsid w:val="00803E2E"/>
    <w:rsid w:val="00803FAA"/>
    <w:rsid w:val="00804163"/>
    <w:rsid w:val="0080416A"/>
    <w:rsid w:val="008041E1"/>
    <w:rsid w:val="00804575"/>
    <w:rsid w:val="00804867"/>
    <w:rsid w:val="0080487F"/>
    <w:rsid w:val="00804B2F"/>
    <w:rsid w:val="00804C25"/>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DF1"/>
    <w:rsid w:val="0082172C"/>
    <w:rsid w:val="00821916"/>
    <w:rsid w:val="008225A2"/>
    <w:rsid w:val="00822F50"/>
    <w:rsid w:val="00823335"/>
    <w:rsid w:val="008237B2"/>
    <w:rsid w:val="00823D4A"/>
    <w:rsid w:val="00823F61"/>
    <w:rsid w:val="0082449E"/>
    <w:rsid w:val="0082483B"/>
    <w:rsid w:val="008249FF"/>
    <w:rsid w:val="008251EC"/>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34"/>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0B5"/>
    <w:rsid w:val="00876321"/>
    <w:rsid w:val="0087678A"/>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63A"/>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7033"/>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3AC"/>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4EC"/>
    <w:rsid w:val="00B05688"/>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4F1"/>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6900"/>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95"/>
    <w:rsid w:val="00B80D06"/>
    <w:rsid w:val="00B80F5B"/>
    <w:rsid w:val="00B810AB"/>
    <w:rsid w:val="00B81143"/>
    <w:rsid w:val="00B811F0"/>
    <w:rsid w:val="00B81296"/>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83C"/>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376"/>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68FF"/>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E46"/>
    <w:rsid w:val="00CB4FA5"/>
    <w:rsid w:val="00CB510D"/>
    <w:rsid w:val="00CB51AF"/>
    <w:rsid w:val="00CB558B"/>
    <w:rsid w:val="00CB5760"/>
    <w:rsid w:val="00CB58DD"/>
    <w:rsid w:val="00CB590E"/>
    <w:rsid w:val="00CB5A9F"/>
    <w:rsid w:val="00CB5EF8"/>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157"/>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BCB"/>
    <w:rsid w:val="00D60CB2"/>
    <w:rsid w:val="00D60DD4"/>
    <w:rsid w:val="00D61059"/>
    <w:rsid w:val="00D61192"/>
    <w:rsid w:val="00D61690"/>
    <w:rsid w:val="00D617D1"/>
    <w:rsid w:val="00D618B6"/>
    <w:rsid w:val="00D618B7"/>
    <w:rsid w:val="00D61B4E"/>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777"/>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B9"/>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ED4"/>
    <w:rsid w:val="00E37FAB"/>
    <w:rsid w:val="00E40362"/>
    <w:rsid w:val="00E40954"/>
    <w:rsid w:val="00E40DAE"/>
    <w:rsid w:val="00E41A3E"/>
    <w:rsid w:val="00E41D2F"/>
    <w:rsid w:val="00E42552"/>
    <w:rsid w:val="00E42768"/>
    <w:rsid w:val="00E427A3"/>
    <w:rsid w:val="00E427D4"/>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77F"/>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45F5"/>
    <w:rsid w:val="00EC49EA"/>
    <w:rsid w:val="00EC4A6C"/>
    <w:rsid w:val="00EC4C3D"/>
    <w:rsid w:val="00EC4D77"/>
    <w:rsid w:val="00EC4D7B"/>
    <w:rsid w:val="00EC4E2E"/>
    <w:rsid w:val="00EC4F04"/>
    <w:rsid w:val="00EC50C4"/>
    <w:rsid w:val="00EC51DC"/>
    <w:rsid w:val="00EC5537"/>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0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1D42"/>
    <w:rsid w:val="00F120CE"/>
    <w:rsid w:val="00F123C2"/>
    <w:rsid w:val="00F124CB"/>
    <w:rsid w:val="00F12AF2"/>
    <w:rsid w:val="00F12B3D"/>
    <w:rsid w:val="00F12D63"/>
    <w:rsid w:val="00F12FAF"/>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576"/>
    <w:rsid w:val="00F67A85"/>
    <w:rsid w:val="00F67F10"/>
    <w:rsid w:val="00F704D0"/>
    <w:rsid w:val="00F70B68"/>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2D"/>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0F53"/>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2A9"/>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D6"/>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B15"/>
    <w:rsid w:val="00FE7C3E"/>
    <w:rsid w:val="00FE7F0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8203</Words>
  <Characters>46763</Characters>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2024-11-08T09:42:00Z</dcterms:created>
  <dcterms:modified xsi:type="dcterms:W3CDTF">2024-11-08T09:45:00Z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